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7572FC" w:rsidP="007572FC">
      <w:pPr>
        <w:pStyle w:val="Docketnumber"/>
      </w:pPr>
      <w:bookmarkStart w:id="0" w:name="_GoBack"/>
      <w:r>
        <w:t xml:space="preserve">DOCKET NO. </w:t>
      </w:r>
      <w:r w:rsidR="0058670E">
        <w:t>48111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58670E" w:rsidP="001E360C">
            <w:pPr>
              <w:pStyle w:val="Docketstyle"/>
            </w:pPr>
            <w:r w:rsidRPr="008C6E80">
              <w:rPr>
                <w:rFonts w:eastAsia="SimSun"/>
                <w:caps/>
              </w:rPr>
              <w:t xml:space="preserve">APPLICATION OF </w:t>
            </w:r>
            <w:r w:rsidR="00B71A96">
              <w:rPr>
                <w:rFonts w:eastAsia="SimSun"/>
                <w:caps/>
              </w:rPr>
              <w:t>H2O</w:t>
            </w:r>
            <w:r w:rsidRPr="008C6E80">
              <w:rPr>
                <w:rFonts w:eastAsia="SimSun"/>
                <w:caps/>
              </w:rPr>
              <w:t xml:space="preserve"> SYSTEMS PLUS/COLETO WATER SYSTEM </w:t>
            </w:r>
            <w:r>
              <w:rPr>
                <w:rFonts w:eastAsia="SimSun"/>
                <w:caps/>
              </w:rPr>
              <w:t xml:space="preserve">  </w:t>
            </w:r>
            <w:r w:rsidRPr="008C6E80">
              <w:rPr>
                <w:rFonts w:eastAsia="SimSun"/>
                <w:caps/>
              </w:rPr>
              <w:t xml:space="preserve">AND JRM WATER, LLC DBA JRM </w:t>
            </w:r>
            <w:r>
              <w:rPr>
                <w:rFonts w:eastAsia="SimSun"/>
                <w:caps/>
              </w:rPr>
              <w:t xml:space="preserve">   </w:t>
            </w:r>
            <w:r w:rsidRPr="008C6E80">
              <w:rPr>
                <w:rFonts w:eastAsia="SimSun"/>
                <w:caps/>
              </w:rPr>
              <w:t xml:space="preserve">TO TRANSFER FACILITIES AND CERTIFICATE RIGHTS IN </w:t>
            </w:r>
            <w:r>
              <w:rPr>
                <w:rFonts w:eastAsia="SimSun"/>
                <w:caps/>
              </w:rPr>
              <w:t xml:space="preserve">  </w:t>
            </w:r>
            <w:r w:rsidRPr="008C6E80">
              <w:rPr>
                <w:rFonts w:eastAsia="SimSun"/>
                <w:caps/>
              </w:rPr>
              <w:t>VICTORIA COUNTY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DD3AEB" w:rsidRDefault="00DD3AEB" w:rsidP="001E360C">
            <w:pPr>
              <w:pStyle w:val="Docketstyle"/>
            </w:pPr>
            <w:r>
              <w:t>§</w:t>
            </w:r>
          </w:p>
          <w:p w:rsidR="00DD3AEB" w:rsidRDefault="00DD3AEB" w:rsidP="001E360C">
            <w:pPr>
              <w:pStyle w:val="Docketstyle"/>
            </w:pPr>
            <w:r>
              <w:t>§</w:t>
            </w:r>
          </w:p>
          <w:p w:rsidR="002B2F16" w:rsidRDefault="00DD3AEB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DD3AEB" w:rsidP="00C54659">
      <w:pPr>
        <w:pStyle w:val="Titleoforder"/>
      </w:pPr>
      <w:r>
        <w:t>NOTICE OF APPROVAL</w:t>
      </w:r>
    </w:p>
    <w:p w:rsidR="00DD3AEB" w:rsidRPr="00CF6466" w:rsidRDefault="00DD3AEB" w:rsidP="00752647">
      <w:pPr>
        <w:pStyle w:val="BodyText"/>
      </w:pPr>
      <w:r w:rsidRPr="00F7359E">
        <w:t xml:space="preserve">This </w:t>
      </w:r>
      <w:r w:rsidR="008D2CEF">
        <w:t>Notice of Approval</w:t>
      </w:r>
      <w:r w:rsidRPr="00F7359E">
        <w:t xml:space="preserve"> addresses the application of </w:t>
      </w:r>
      <w:r w:rsidR="00B71A96">
        <w:t>H2O</w:t>
      </w:r>
      <w:r w:rsidR="00C70F64">
        <w:t xml:space="preserve"> Systems Plus/</w:t>
      </w:r>
      <w:proofErr w:type="spellStart"/>
      <w:r w:rsidR="00C70F64">
        <w:t>Coleto</w:t>
      </w:r>
      <w:proofErr w:type="spellEnd"/>
      <w:r w:rsidR="00C70F64">
        <w:t xml:space="preserve"> Water System</w:t>
      </w:r>
      <w:r w:rsidR="00B71A96">
        <w:t xml:space="preserve"> (H2O</w:t>
      </w:r>
      <w:r w:rsidR="008D2CEF">
        <w:t xml:space="preserve"> </w:t>
      </w:r>
      <w:r w:rsidR="00B71A96">
        <w:t>Systems</w:t>
      </w:r>
      <w:r w:rsidR="008D2CEF">
        <w:t>)</w:t>
      </w:r>
      <w:r w:rsidR="00C70F64" w:rsidRPr="001E3038">
        <w:t xml:space="preserve"> </w:t>
      </w:r>
      <w:r w:rsidR="00C70F64">
        <w:t>a</w:t>
      </w:r>
      <w:r w:rsidR="00C70F64" w:rsidRPr="001E3038">
        <w:t xml:space="preserve">nd </w:t>
      </w:r>
      <w:r w:rsidR="00C70F64">
        <w:t>JRM Water, LLC d/b/a JRM for the transfer</w:t>
      </w:r>
      <w:r w:rsidR="00C70F64" w:rsidRPr="00031D61">
        <w:t xml:space="preserve"> of facilities and certificate rights in </w:t>
      </w:r>
      <w:r w:rsidR="00C70F64">
        <w:t>Victoria County</w:t>
      </w:r>
      <w:r w:rsidR="00A31756">
        <w:t>.</w:t>
      </w:r>
      <w:r>
        <w:t xml:space="preserve">  The</w:t>
      </w:r>
      <w:r w:rsidRPr="00CF6466">
        <w:t xml:space="preserve"> </w:t>
      </w:r>
      <w:r>
        <w:t xml:space="preserve">Commission approves the </w:t>
      </w:r>
      <w:r w:rsidRPr="00093FDB">
        <w:t xml:space="preserve">transfer of </w:t>
      </w:r>
      <w:r>
        <w:t xml:space="preserve">all water service area rights </w:t>
      </w:r>
      <w:r w:rsidRPr="00093FDB">
        <w:t xml:space="preserve">held by </w:t>
      </w:r>
      <w:r w:rsidR="00F71E6B">
        <w:t xml:space="preserve">H2O Systems </w:t>
      </w:r>
      <w:r>
        <w:t xml:space="preserve">under </w:t>
      </w:r>
      <w:r w:rsidR="00B300EC">
        <w:t>certificate of convenience and necessity (CCN) number</w:t>
      </w:r>
      <w:r>
        <w:t xml:space="preserve"> </w:t>
      </w:r>
      <w:r w:rsidR="00F71E6B">
        <w:t>11548</w:t>
      </w:r>
      <w:r w:rsidR="00B300EC">
        <w:t xml:space="preserve"> to </w:t>
      </w:r>
      <w:r w:rsidR="00F71E6B">
        <w:t>JRM</w:t>
      </w:r>
      <w:r w:rsidR="00A31756">
        <w:t>.</w:t>
      </w:r>
      <w:r>
        <w:t xml:space="preserve"> </w:t>
      </w:r>
    </w:p>
    <w:p w:rsidR="00DD3AEB" w:rsidRDefault="00DD3AEB" w:rsidP="00DD3AEB">
      <w:pPr>
        <w:pStyle w:val="Heading1"/>
      </w:pPr>
      <w:r w:rsidRPr="007D6B86">
        <w:t xml:space="preserve">Findings </w:t>
      </w:r>
      <w:r>
        <w:t>o</w:t>
      </w:r>
      <w:r w:rsidRPr="007D6B86">
        <w:t>f Fact</w:t>
      </w:r>
    </w:p>
    <w:p w:rsidR="00601D79" w:rsidRPr="00F85852" w:rsidRDefault="00601D79" w:rsidP="00F85852">
      <w:pPr>
        <w:pStyle w:val="BodyText"/>
      </w:pPr>
      <w:r w:rsidRPr="00F85852">
        <w:t>The Commission makes the following findings of fact.</w:t>
      </w:r>
    </w:p>
    <w:p w:rsidR="00DD3AEB" w:rsidRPr="0025481E" w:rsidRDefault="00DD3AEB" w:rsidP="00DD3AEB">
      <w:pPr>
        <w:pStyle w:val="Heading7"/>
      </w:pPr>
      <w:r w:rsidRPr="0025481E">
        <w:t>Applicant</w:t>
      </w:r>
      <w:r>
        <w:t>s</w:t>
      </w:r>
      <w:r w:rsidRPr="0025481E">
        <w:t xml:space="preserve"> </w:t>
      </w:r>
    </w:p>
    <w:p w:rsidR="00DD3AEB" w:rsidRDefault="00B71A96" w:rsidP="003021F7">
      <w:pPr>
        <w:pStyle w:val="FOFNumbered"/>
      </w:pPr>
      <w:r>
        <w:t>H2O</w:t>
      </w:r>
      <w:r w:rsidR="00F71E6B">
        <w:t xml:space="preserve"> Systems</w:t>
      </w:r>
      <w:r w:rsidR="00DD3AEB" w:rsidRPr="006506A8">
        <w:t xml:space="preserve"> </w:t>
      </w:r>
      <w:r w:rsidR="003F2E7D">
        <w:t xml:space="preserve">operates, maintains, and controls facilities for providing water service under CCN number </w:t>
      </w:r>
      <w:r w:rsidR="00F71E6B">
        <w:t>11548</w:t>
      </w:r>
      <w:r w:rsidR="003F2E7D">
        <w:t xml:space="preserve"> in </w:t>
      </w:r>
      <w:r w:rsidR="00F71E6B">
        <w:t>Victoria</w:t>
      </w:r>
      <w:r w:rsidR="003F2E7D">
        <w:t xml:space="preserve"> County.</w:t>
      </w:r>
    </w:p>
    <w:p w:rsidR="00DD3AEB" w:rsidRPr="006506A8" w:rsidRDefault="00B71A96" w:rsidP="003021F7">
      <w:pPr>
        <w:pStyle w:val="FOFNumbered"/>
      </w:pPr>
      <w:r>
        <w:t>H2O</w:t>
      </w:r>
      <w:r w:rsidR="00F71E6B">
        <w:t xml:space="preserve"> Systems</w:t>
      </w:r>
      <w:r w:rsidR="003F2E7D">
        <w:t xml:space="preserve"> owns one Texas Commission on Environmental Quality (TCEQ) approved public water system (PWS) under number </w:t>
      </w:r>
      <w:r w:rsidR="00F71E6B">
        <w:t>2350036</w:t>
      </w:r>
      <w:r w:rsidR="003F2E7D">
        <w:t>.</w:t>
      </w:r>
    </w:p>
    <w:p w:rsidR="00F71E6B" w:rsidRDefault="00F71E6B" w:rsidP="003021F7">
      <w:pPr>
        <w:pStyle w:val="FOFNumbered"/>
        <w:rPr>
          <w:szCs w:val="24"/>
        </w:rPr>
      </w:pPr>
      <w:r>
        <w:t xml:space="preserve">JRM is a domestic limited liability company registered with the Texas secretary of state under file number </w:t>
      </w:r>
      <w:r w:rsidRPr="00CA5C47">
        <w:t>800248492</w:t>
      </w:r>
      <w:r>
        <w:t>.</w:t>
      </w:r>
    </w:p>
    <w:p w:rsidR="00DD3AEB" w:rsidRPr="006506A8" w:rsidRDefault="00DD3AEB" w:rsidP="00DD3AEB">
      <w:pPr>
        <w:pStyle w:val="Heading7"/>
      </w:pPr>
      <w:r w:rsidRPr="006506A8">
        <w:t>Application</w:t>
      </w:r>
    </w:p>
    <w:p w:rsidR="00F71E6B" w:rsidRPr="004B5FB7" w:rsidRDefault="00F71E6B" w:rsidP="003021F7">
      <w:pPr>
        <w:pStyle w:val="FOFNumbered"/>
      </w:pPr>
      <w:r>
        <w:t>On February 27, 2018, H2O</w:t>
      </w:r>
      <w:r w:rsidR="00B71A96">
        <w:t xml:space="preserve"> </w:t>
      </w:r>
      <w:r>
        <w:t>Systems and JRM filed an application requesting approval of the sale of H2O</w:t>
      </w:r>
      <w:r w:rsidR="00B71A96">
        <w:t xml:space="preserve"> System</w:t>
      </w:r>
      <w:r>
        <w:t>’s water system</w:t>
      </w:r>
      <w:r w:rsidRPr="004B5FB7">
        <w:t xml:space="preserve"> and the transfer of </w:t>
      </w:r>
      <w:r>
        <w:t>H2O System’s water CCN number 11548</w:t>
      </w:r>
      <w:r w:rsidRPr="004B5FB7">
        <w:t xml:space="preserve"> to </w:t>
      </w:r>
      <w:r>
        <w:t>JRM</w:t>
      </w:r>
      <w:r w:rsidRPr="004B5FB7">
        <w:t xml:space="preserve">.  </w:t>
      </w:r>
    </w:p>
    <w:p w:rsidR="00F71E6B" w:rsidRPr="004B5FB7" w:rsidRDefault="00F71E6B" w:rsidP="003021F7">
      <w:pPr>
        <w:pStyle w:val="FOFNumbered"/>
      </w:pPr>
      <w:r w:rsidRPr="004B5FB7">
        <w:t xml:space="preserve">The proposed sale and transfer affects water facilities in </w:t>
      </w:r>
      <w:r w:rsidR="00377A55">
        <w:t>the Shady Oaks</w:t>
      </w:r>
      <w:r w:rsidRPr="004B5FB7">
        <w:t xml:space="preserve"> subdivision in </w:t>
      </w:r>
      <w:r>
        <w:t>Victoria</w:t>
      </w:r>
      <w:r w:rsidRPr="004B5FB7">
        <w:t xml:space="preserve"> County and</w:t>
      </w:r>
      <w:r>
        <w:t xml:space="preserve"> transfers a service area with 21</w:t>
      </w:r>
      <w:r w:rsidRPr="004B5FB7">
        <w:t>1 existing customers.</w:t>
      </w:r>
    </w:p>
    <w:p w:rsidR="00B71A96" w:rsidRPr="0029626C" w:rsidRDefault="00B71A96" w:rsidP="00B71A96">
      <w:pPr>
        <w:pStyle w:val="FOFNumbered"/>
      </w:pPr>
      <w:r w:rsidRPr="00536BA4">
        <w:lastRenderedPageBreak/>
        <w:t>The requested</w:t>
      </w:r>
      <w:r>
        <w:t xml:space="preserve"> area is located approximately 10 miles southwest of downtown Victoria, and i</w:t>
      </w:r>
      <w:r w:rsidRPr="00536BA4">
        <w:t xml:space="preserve">s </w:t>
      </w:r>
      <w:r>
        <w:t xml:space="preserve">generally </w:t>
      </w:r>
      <w:r w:rsidRPr="00536BA4">
        <w:t>bounded on the north by</w:t>
      </w:r>
      <w:r>
        <w:t xml:space="preserve"> US 59</w:t>
      </w:r>
      <w:r w:rsidRPr="00536BA4">
        <w:t>, on the east by</w:t>
      </w:r>
      <w:r>
        <w:t xml:space="preserve"> </w:t>
      </w:r>
      <w:proofErr w:type="spellStart"/>
      <w:r>
        <w:t>Coleto</w:t>
      </w:r>
      <w:proofErr w:type="spellEnd"/>
      <w:r>
        <w:t xml:space="preserve"> Creek, </w:t>
      </w:r>
      <w:r w:rsidRPr="00536BA4">
        <w:t>on the south by</w:t>
      </w:r>
      <w:r w:rsidR="003B0B4B">
        <w:t xml:space="preserve"> Reeves Ranch Park Road and 270 feet</w:t>
      </w:r>
      <w:r>
        <w:t xml:space="preserve"> south of Debbie Drive, a</w:t>
      </w:r>
      <w:r w:rsidR="003B0B4B">
        <w:t>nd on the west by US 59 and 728 feet</w:t>
      </w:r>
      <w:r>
        <w:t xml:space="preserve"> west of Winding Way Drive W. </w:t>
      </w:r>
    </w:p>
    <w:p w:rsidR="00DD3AEB" w:rsidRPr="00536BA4" w:rsidRDefault="00670DCB" w:rsidP="003021F7">
      <w:pPr>
        <w:pStyle w:val="FOFNumbered"/>
        <w:rPr>
          <w:rStyle w:val="normaltextrun"/>
        </w:rPr>
      </w:pPr>
      <w:r>
        <w:rPr>
          <w:rStyle w:val="normaltextrun"/>
          <w:color w:val="000000"/>
          <w:shd w:val="clear" w:color="auto" w:fill="FFFFFF"/>
        </w:rPr>
        <w:t xml:space="preserve">Applicants agreed to the sale of </w:t>
      </w:r>
      <w:r w:rsidR="007A3BF2">
        <w:rPr>
          <w:rStyle w:val="normaltextrun"/>
          <w:color w:val="000000"/>
          <w:shd w:val="clear" w:color="auto" w:fill="FFFFFF"/>
        </w:rPr>
        <w:t>facilities</w:t>
      </w:r>
      <w:r>
        <w:rPr>
          <w:rStyle w:val="normaltextrun"/>
          <w:color w:val="000000"/>
          <w:shd w:val="clear" w:color="auto" w:fill="FFFFFF"/>
        </w:rPr>
        <w:t xml:space="preserve"> and </w:t>
      </w:r>
      <w:r w:rsidR="007A3BF2">
        <w:rPr>
          <w:rStyle w:val="normaltextrun"/>
          <w:color w:val="000000"/>
          <w:shd w:val="clear" w:color="auto" w:fill="FFFFFF"/>
        </w:rPr>
        <w:t>transfer</w:t>
      </w:r>
      <w:r>
        <w:rPr>
          <w:rStyle w:val="normaltextrun"/>
          <w:color w:val="000000"/>
          <w:shd w:val="clear" w:color="auto" w:fill="FFFFFF"/>
        </w:rPr>
        <w:t xml:space="preserve"> of service are</w:t>
      </w:r>
      <w:r w:rsidR="007A3BF2">
        <w:rPr>
          <w:rStyle w:val="normaltextrun"/>
          <w:color w:val="000000"/>
          <w:shd w:val="clear" w:color="auto" w:fill="FFFFFF"/>
        </w:rPr>
        <w:t>a</w:t>
      </w:r>
      <w:r>
        <w:rPr>
          <w:rStyle w:val="normaltextrun"/>
          <w:color w:val="000000"/>
          <w:shd w:val="clear" w:color="auto" w:fill="FFFFFF"/>
        </w:rPr>
        <w:t xml:space="preserve"> under water CCN number </w:t>
      </w:r>
      <w:r w:rsidR="00F71E6B">
        <w:rPr>
          <w:rStyle w:val="normaltextrun"/>
          <w:color w:val="000000"/>
          <w:shd w:val="clear" w:color="auto" w:fill="FFFFFF"/>
        </w:rPr>
        <w:t>11548</w:t>
      </w:r>
      <w:r>
        <w:rPr>
          <w:rStyle w:val="normaltextrun"/>
          <w:color w:val="000000"/>
          <w:shd w:val="clear" w:color="auto" w:fill="FFFFFF"/>
        </w:rPr>
        <w:t>.</w:t>
      </w:r>
      <w:r w:rsidR="00DD3AEB">
        <w:rPr>
          <w:rStyle w:val="normaltextrun"/>
          <w:color w:val="000000"/>
          <w:shd w:val="clear" w:color="auto" w:fill="FFFFFF"/>
        </w:rPr>
        <w:t xml:space="preserve">  </w:t>
      </w:r>
      <w:r w:rsidR="00DD3AEB" w:rsidRPr="006506A8">
        <w:rPr>
          <w:rStyle w:val="normaltextrun"/>
          <w:color w:val="000000"/>
          <w:shd w:val="clear" w:color="auto" w:fill="FFFFFF"/>
        </w:rPr>
        <w:t xml:space="preserve">  </w:t>
      </w:r>
    </w:p>
    <w:p w:rsidR="00DD3AEB" w:rsidRDefault="00DD3AEB" w:rsidP="003021F7">
      <w:pPr>
        <w:pStyle w:val="FOFNumbered"/>
        <w:rPr>
          <w:rStyle w:val="eop"/>
        </w:rPr>
      </w:pPr>
      <w:r>
        <w:rPr>
          <w:rStyle w:val="eop"/>
        </w:rPr>
        <w:t xml:space="preserve">In Order No. 2 issued </w:t>
      </w:r>
      <w:r w:rsidR="007A3BF2">
        <w:rPr>
          <w:rStyle w:val="eop"/>
        </w:rPr>
        <w:t xml:space="preserve">on </w:t>
      </w:r>
      <w:r w:rsidR="00462F47">
        <w:rPr>
          <w:rStyle w:val="eop"/>
        </w:rPr>
        <w:t>March 29, 2018</w:t>
      </w:r>
      <w:r w:rsidR="007A3BF2">
        <w:rPr>
          <w:rStyle w:val="eop"/>
        </w:rPr>
        <w:t xml:space="preserve">, the </w:t>
      </w:r>
      <w:r>
        <w:rPr>
          <w:rStyle w:val="eop"/>
        </w:rPr>
        <w:t xml:space="preserve">administrative law judge (ALJ) found the </w:t>
      </w:r>
      <w:r w:rsidR="008D2CEF">
        <w:rPr>
          <w:rStyle w:val="eop"/>
        </w:rPr>
        <w:t xml:space="preserve">application </w:t>
      </w:r>
      <w:r w:rsidR="007A3BF2">
        <w:rPr>
          <w:rStyle w:val="eop"/>
        </w:rPr>
        <w:t xml:space="preserve">administratively complete. </w:t>
      </w:r>
    </w:p>
    <w:p w:rsidR="00DD3AEB" w:rsidRDefault="00DD3AEB" w:rsidP="00DD3AEB">
      <w:pPr>
        <w:pStyle w:val="Heading7"/>
      </w:pPr>
      <w:r w:rsidRPr="006506A8">
        <w:t>Notice</w:t>
      </w:r>
    </w:p>
    <w:p w:rsidR="00DD3AEB" w:rsidRPr="001963E2" w:rsidRDefault="00DD3AEB" w:rsidP="001963E2">
      <w:pPr>
        <w:pStyle w:val="FOFNumbered"/>
        <w:rPr>
          <w:rStyle w:val="eop"/>
        </w:rPr>
      </w:pPr>
      <w:r w:rsidRPr="001963E2">
        <w:rPr>
          <w:rStyle w:val="eop"/>
        </w:rPr>
        <w:t xml:space="preserve">Notice of the application appeared in the March </w:t>
      </w:r>
      <w:r w:rsidR="00515D30" w:rsidRPr="001963E2">
        <w:rPr>
          <w:rStyle w:val="eop"/>
        </w:rPr>
        <w:t xml:space="preserve">16, </w:t>
      </w:r>
      <w:r w:rsidRPr="001963E2">
        <w:rPr>
          <w:rStyle w:val="eop"/>
        </w:rPr>
        <w:t>2018 issue of the Texas Register.</w:t>
      </w:r>
    </w:p>
    <w:p w:rsidR="00DD3AEB" w:rsidRPr="001963E2" w:rsidRDefault="00107E5E" w:rsidP="001963E2">
      <w:pPr>
        <w:pStyle w:val="FOFNumbered"/>
        <w:rPr>
          <w:rStyle w:val="eop"/>
        </w:rPr>
      </w:pPr>
      <w:r w:rsidRPr="001963E2">
        <w:rPr>
          <w:rStyle w:val="eop"/>
        </w:rPr>
        <w:t>JRM</w:t>
      </w:r>
      <w:r w:rsidR="00DD3AEB" w:rsidRPr="001963E2">
        <w:rPr>
          <w:rStyle w:val="eop"/>
        </w:rPr>
        <w:t xml:space="preserve"> mailed notice of the application to neighboring utilities, counties, cities, and affected parties on </w:t>
      </w:r>
      <w:r w:rsidR="00515D30" w:rsidRPr="001963E2">
        <w:rPr>
          <w:rStyle w:val="eop"/>
        </w:rPr>
        <w:t xml:space="preserve">March </w:t>
      </w:r>
      <w:r w:rsidRPr="001963E2">
        <w:rPr>
          <w:rStyle w:val="eop"/>
        </w:rPr>
        <w:t xml:space="preserve">29 and </w:t>
      </w:r>
      <w:r w:rsidR="00515D30" w:rsidRPr="001963E2">
        <w:rPr>
          <w:rStyle w:val="eop"/>
        </w:rPr>
        <w:t>30, 2018</w:t>
      </w:r>
      <w:r w:rsidR="00DD3AEB" w:rsidRPr="001963E2">
        <w:rPr>
          <w:rStyle w:val="eop"/>
        </w:rPr>
        <w:t xml:space="preserve">. </w:t>
      </w:r>
    </w:p>
    <w:p w:rsidR="00DD3AEB" w:rsidRPr="001963E2" w:rsidRDefault="00107E5E" w:rsidP="001963E2">
      <w:pPr>
        <w:pStyle w:val="FOFNumbered"/>
        <w:rPr>
          <w:rStyle w:val="eop"/>
        </w:rPr>
      </w:pPr>
      <w:r w:rsidRPr="001963E2">
        <w:rPr>
          <w:rStyle w:val="eop"/>
        </w:rPr>
        <w:t>JRM</w:t>
      </w:r>
      <w:r w:rsidR="00DD3AEB" w:rsidRPr="001963E2">
        <w:rPr>
          <w:rStyle w:val="eop"/>
        </w:rPr>
        <w:t xml:space="preserve"> filed an affidavit </w:t>
      </w:r>
      <w:r w:rsidR="00515D30" w:rsidRPr="001963E2">
        <w:rPr>
          <w:rStyle w:val="eop"/>
        </w:rPr>
        <w:t xml:space="preserve">of </w:t>
      </w:r>
      <w:r w:rsidRPr="001963E2">
        <w:rPr>
          <w:rStyle w:val="eop"/>
        </w:rPr>
        <w:t>Suzan M. Linde</w:t>
      </w:r>
      <w:r w:rsidR="00515D30" w:rsidRPr="001963E2">
        <w:rPr>
          <w:rStyle w:val="eop"/>
        </w:rPr>
        <w:t xml:space="preserve">, </w:t>
      </w:r>
      <w:r w:rsidRPr="001963E2">
        <w:rPr>
          <w:rStyle w:val="eop"/>
        </w:rPr>
        <w:t>owner of JRM,</w:t>
      </w:r>
      <w:r w:rsidR="00515D30" w:rsidRPr="001963E2">
        <w:rPr>
          <w:rStyle w:val="eop"/>
        </w:rPr>
        <w:t xml:space="preserve"> </w:t>
      </w:r>
      <w:r w:rsidR="00DD3AEB" w:rsidRPr="001963E2">
        <w:rPr>
          <w:rStyle w:val="eop"/>
        </w:rPr>
        <w:t xml:space="preserve">on </w:t>
      </w:r>
      <w:r w:rsidRPr="001963E2">
        <w:rPr>
          <w:rStyle w:val="eop"/>
        </w:rPr>
        <w:t xml:space="preserve">April </w:t>
      </w:r>
      <w:r w:rsidR="00515D30" w:rsidRPr="001963E2">
        <w:rPr>
          <w:rStyle w:val="eop"/>
        </w:rPr>
        <w:t>2, 2018</w:t>
      </w:r>
      <w:r w:rsidR="00DD3AEB" w:rsidRPr="001963E2">
        <w:rPr>
          <w:rStyle w:val="eop"/>
        </w:rPr>
        <w:t>, attesting to the provision of notice to landowners, neighboring utilities, and cities.</w:t>
      </w:r>
    </w:p>
    <w:p w:rsidR="00DD3AEB" w:rsidRPr="001963E2" w:rsidRDefault="00DD3AEB" w:rsidP="001963E2">
      <w:pPr>
        <w:pStyle w:val="FOFNumbered"/>
        <w:rPr>
          <w:rStyle w:val="eop"/>
        </w:rPr>
      </w:pPr>
      <w:r w:rsidRPr="001963E2">
        <w:rPr>
          <w:rStyle w:val="eop"/>
        </w:rPr>
        <w:t xml:space="preserve">In Order No. </w:t>
      </w:r>
      <w:r w:rsidR="00107E5E" w:rsidRPr="001963E2">
        <w:rPr>
          <w:rStyle w:val="eop"/>
        </w:rPr>
        <w:t xml:space="preserve">4 </w:t>
      </w:r>
      <w:r w:rsidRPr="001963E2">
        <w:rPr>
          <w:rStyle w:val="eop"/>
        </w:rPr>
        <w:t xml:space="preserve">issued on </w:t>
      </w:r>
      <w:r w:rsidR="00107E5E" w:rsidRPr="001963E2">
        <w:rPr>
          <w:rStyle w:val="eop"/>
        </w:rPr>
        <w:t>April 16</w:t>
      </w:r>
      <w:r w:rsidR="00515D30" w:rsidRPr="001963E2">
        <w:rPr>
          <w:rStyle w:val="eop"/>
        </w:rPr>
        <w:t xml:space="preserve">, 2018, the ALJ found </w:t>
      </w:r>
      <w:r w:rsidRPr="001963E2">
        <w:rPr>
          <w:rStyle w:val="eop"/>
        </w:rPr>
        <w:t>the notice sufficient.</w:t>
      </w:r>
    </w:p>
    <w:p w:rsidR="008D2CEF" w:rsidRPr="00403FE4" w:rsidRDefault="008D2CEF" w:rsidP="008D2CEF">
      <w:pPr>
        <w:pStyle w:val="Heading7"/>
        <w:rPr>
          <w:szCs w:val="20"/>
        </w:rPr>
      </w:pPr>
      <w:r>
        <w:t>Evidentiary Record</w:t>
      </w:r>
    </w:p>
    <w:p w:rsidR="008D2CEF" w:rsidRPr="00B550FF" w:rsidRDefault="008D2CEF" w:rsidP="008D2CEF">
      <w:pPr>
        <w:pStyle w:val="FOFNumbered"/>
        <w:rPr>
          <w:b/>
          <w:i/>
          <w:u w:val="single"/>
        </w:rPr>
      </w:pPr>
      <w:r w:rsidRPr="00B550FF">
        <w:t xml:space="preserve">On </w:t>
      </w:r>
      <w:r>
        <w:t xml:space="preserve">March 8, 2019, </w:t>
      </w:r>
      <w:r w:rsidRPr="00B550FF">
        <w:t xml:space="preserve">the parties filed a joint motion to admit evidence and motion for adoption of notice of approval. </w:t>
      </w:r>
    </w:p>
    <w:p w:rsidR="008D2CEF" w:rsidRPr="00B550FF" w:rsidRDefault="008D2CEF" w:rsidP="008D2CEF">
      <w:pPr>
        <w:pStyle w:val="FOFNumbered"/>
        <w:rPr>
          <w:b/>
          <w:i/>
          <w:u w:val="single"/>
        </w:rPr>
      </w:pPr>
      <w:r w:rsidRPr="00B550FF">
        <w:t xml:space="preserve">In Order No. </w:t>
      </w:r>
      <w:r>
        <w:t xml:space="preserve">8 </w:t>
      </w:r>
      <w:r w:rsidRPr="00B550FF">
        <w:t xml:space="preserve">issued </w:t>
      </w:r>
      <w:r>
        <w:t>April 16,</w:t>
      </w:r>
      <w:r w:rsidRPr="00B550FF">
        <w:t xml:space="preserve"> 2019, the ALJ admitted the following evidence into the record: (</w:t>
      </w:r>
      <w:r>
        <w:t>a</w:t>
      </w:r>
      <w:r w:rsidRPr="00B550FF">
        <w:t xml:space="preserve">) the application of </w:t>
      </w:r>
      <w:r w:rsidR="00B71A96">
        <w:t>H2O</w:t>
      </w:r>
      <w:r>
        <w:t xml:space="preserve"> Systems and JRM</w:t>
      </w:r>
      <w:r w:rsidRPr="00B550FF">
        <w:t xml:space="preserve">, filed February </w:t>
      </w:r>
      <w:r>
        <w:t>27</w:t>
      </w:r>
      <w:r w:rsidRPr="00B550FF">
        <w:t>, 2018; (</w:t>
      </w:r>
      <w:r>
        <w:t>b</w:t>
      </w:r>
      <w:r w:rsidRPr="00B550FF">
        <w:t xml:space="preserve">) </w:t>
      </w:r>
      <w:r>
        <w:t>t</w:t>
      </w:r>
      <w:r w:rsidRPr="00424010">
        <w:rPr>
          <w:szCs w:val="24"/>
        </w:rPr>
        <w:t xml:space="preserve">he applicants’ affidavit and proof of notice, filed on </w:t>
      </w:r>
      <w:r>
        <w:rPr>
          <w:szCs w:val="24"/>
        </w:rPr>
        <w:t>April 2, 2018</w:t>
      </w:r>
      <w:r w:rsidRPr="00B550FF">
        <w:t>; (</w:t>
      </w:r>
      <w:r>
        <w:t>c</w:t>
      </w:r>
      <w:r w:rsidRPr="00B550FF">
        <w:t xml:space="preserve">) </w:t>
      </w:r>
      <w:r>
        <w:rPr>
          <w:szCs w:val="24"/>
        </w:rPr>
        <w:t xml:space="preserve">JRM’s response to Staff’s first request for information filed on May 24, 2018; (d) JRM’s response to Staff’s second request for information filed on May 24, 2018; (e) </w:t>
      </w:r>
      <w:r>
        <w:t>Commission Staff’s recommendation on t</w:t>
      </w:r>
      <w:r w:rsidRPr="00E17328">
        <w:t xml:space="preserve">he </w:t>
      </w:r>
      <w:r>
        <w:t>sale t</w:t>
      </w:r>
      <w:r w:rsidRPr="00E17328">
        <w:t>ransaction</w:t>
      </w:r>
      <w:r>
        <w:t xml:space="preserve"> and all attachments, filed on June 29, 2018</w:t>
      </w:r>
      <w:r w:rsidRPr="00B550FF">
        <w:t>; (</w:t>
      </w:r>
      <w:r>
        <w:t>f</w:t>
      </w:r>
      <w:r w:rsidRPr="00B550FF">
        <w:t xml:space="preserve">) </w:t>
      </w:r>
      <w:r>
        <w:t>the applicants’ information regarding the closing of the proposed transaction, filed on January 14, 2019</w:t>
      </w:r>
      <w:r w:rsidRPr="00B550FF">
        <w:t>; (</w:t>
      </w:r>
      <w:r>
        <w:t>g</w:t>
      </w:r>
      <w:r w:rsidRPr="00B550FF">
        <w:t xml:space="preserve">) </w:t>
      </w:r>
      <w:r>
        <w:t>Commission Staff’s recommendation on proof of sale, filed on January 14, 2019</w:t>
      </w:r>
      <w:r w:rsidRPr="00B550FF">
        <w:t>; (</w:t>
      </w:r>
      <w:r>
        <w:t>h</w:t>
      </w:r>
      <w:r w:rsidRPr="00B550FF">
        <w:t xml:space="preserve">) </w:t>
      </w:r>
      <w:r>
        <w:t>the applicants’ consent forms to the final map, certificate and tariff, filed on February 28, 2019; and</w:t>
      </w:r>
      <w:r w:rsidRPr="00B550FF">
        <w:t xml:space="preserve"> (</w:t>
      </w:r>
      <w:proofErr w:type="spellStart"/>
      <w:r>
        <w:t>i</w:t>
      </w:r>
      <w:proofErr w:type="spellEnd"/>
      <w:r w:rsidRPr="00B550FF">
        <w:t xml:space="preserve">) </w:t>
      </w:r>
      <w:r>
        <w:t>the attached certificate and maps.</w:t>
      </w:r>
    </w:p>
    <w:p w:rsidR="00DD3AEB" w:rsidRPr="00F85852" w:rsidRDefault="00403FE4" w:rsidP="008D2CEF">
      <w:pPr>
        <w:pStyle w:val="Heading7"/>
        <w:numPr>
          <w:ilvl w:val="0"/>
          <w:numId w:val="0"/>
        </w:numPr>
        <w:rPr>
          <w:rStyle w:val="eop"/>
        </w:rPr>
      </w:pPr>
      <w:r w:rsidRPr="00F85852">
        <w:rPr>
          <w:rStyle w:val="eop"/>
        </w:rPr>
        <w:lastRenderedPageBreak/>
        <w:t>Sale</w:t>
      </w:r>
    </w:p>
    <w:p w:rsidR="00403FE4" w:rsidRPr="00403FE4" w:rsidRDefault="00107E5E" w:rsidP="003021F7">
      <w:pPr>
        <w:pStyle w:val="FOFNumbered"/>
        <w:rPr>
          <w:b/>
          <w:i/>
          <w:u w:val="single"/>
        </w:rPr>
      </w:pPr>
      <w:r>
        <w:t>In Order No. 6 issued July 2</w:t>
      </w:r>
      <w:r w:rsidR="00515D30">
        <w:t xml:space="preserve">, 2018, the ALJ approved the transaction to proceed and required </w:t>
      </w:r>
      <w:r w:rsidR="00B71A96">
        <w:t>H2O</w:t>
      </w:r>
      <w:r>
        <w:t xml:space="preserve"> Systems and JRM</w:t>
      </w:r>
      <w:r w:rsidR="00515D30">
        <w:t xml:space="preserve"> to file proof that the transaction had closed and that customer deposits </w:t>
      </w:r>
      <w:proofErr w:type="gramStart"/>
      <w:r w:rsidR="00515D30">
        <w:t>had been addressed</w:t>
      </w:r>
      <w:proofErr w:type="gramEnd"/>
      <w:r w:rsidR="00403FE4">
        <w:t xml:space="preserve">. </w:t>
      </w:r>
    </w:p>
    <w:p w:rsidR="009F00E6" w:rsidRPr="009F00E6" w:rsidRDefault="00403FE4" w:rsidP="003021F7">
      <w:pPr>
        <w:pStyle w:val="FOFNumbered"/>
        <w:rPr>
          <w:b/>
          <w:i/>
          <w:u w:val="single"/>
        </w:rPr>
      </w:pPr>
      <w:r>
        <w:t xml:space="preserve">On </w:t>
      </w:r>
      <w:r w:rsidR="00107E5E">
        <w:t>January 14, 2019</w:t>
      </w:r>
      <w:r w:rsidR="00515D30">
        <w:t xml:space="preserve">, </w:t>
      </w:r>
      <w:r w:rsidR="00107E5E">
        <w:t>JRM</w:t>
      </w:r>
      <w:r>
        <w:t xml:space="preserve"> filed notice that the sale had closed on </w:t>
      </w:r>
      <w:r w:rsidR="00107E5E">
        <w:t>December 16, 2018</w:t>
      </w:r>
      <w:r w:rsidR="00525AC5">
        <w:t xml:space="preserve">, </w:t>
      </w:r>
      <w:r>
        <w:t xml:space="preserve">and </w:t>
      </w:r>
      <w:r w:rsidR="00525AC5">
        <w:t>a</w:t>
      </w:r>
      <w:r w:rsidR="00D1377F">
        <w:t xml:space="preserve">n affidavit </w:t>
      </w:r>
      <w:r w:rsidR="00525AC5">
        <w:t xml:space="preserve">from </w:t>
      </w:r>
      <w:r w:rsidR="00D1377F">
        <w:t>Logan Campbell</w:t>
      </w:r>
      <w:r w:rsidR="00525AC5">
        <w:t xml:space="preserve">, president of </w:t>
      </w:r>
      <w:r w:rsidR="00D1377F">
        <w:t>JRM</w:t>
      </w:r>
      <w:r w:rsidR="00525AC5">
        <w:t>, who attested that the customer deposit</w:t>
      </w:r>
      <w:r w:rsidR="00D1377F">
        <w:t>s</w:t>
      </w:r>
      <w:r w:rsidR="00525AC5">
        <w:t xml:space="preserve"> held by </w:t>
      </w:r>
      <w:r w:rsidR="00B71A96">
        <w:t>H2O</w:t>
      </w:r>
      <w:r w:rsidR="00D1377F">
        <w:t xml:space="preserve"> Systems</w:t>
      </w:r>
      <w:r w:rsidR="00525AC5">
        <w:t xml:space="preserve"> </w:t>
      </w:r>
      <w:proofErr w:type="gramStart"/>
      <w:r w:rsidR="00525AC5">
        <w:t xml:space="preserve">had been </w:t>
      </w:r>
      <w:r w:rsidR="00D1377F">
        <w:t>transferred</w:t>
      </w:r>
      <w:proofErr w:type="gramEnd"/>
      <w:r w:rsidR="00525AC5">
        <w:t xml:space="preserve"> to </w:t>
      </w:r>
      <w:r w:rsidR="00D1377F">
        <w:t>JRM</w:t>
      </w:r>
      <w:r w:rsidR="00525AC5">
        <w:t xml:space="preserve">. </w:t>
      </w:r>
    </w:p>
    <w:p w:rsidR="009F00E6" w:rsidRPr="009F00E6" w:rsidRDefault="00107E5E" w:rsidP="003021F7">
      <w:pPr>
        <w:pStyle w:val="FOFNumbered"/>
        <w:rPr>
          <w:b/>
          <w:i/>
          <w:u w:val="single"/>
        </w:rPr>
      </w:pPr>
      <w:r>
        <w:t>In Order No. 7</w:t>
      </w:r>
      <w:r w:rsidR="009F00E6">
        <w:t xml:space="preserve"> issued </w:t>
      </w:r>
      <w:r>
        <w:t>January 24</w:t>
      </w:r>
      <w:r w:rsidR="00525AC5">
        <w:t xml:space="preserve">, 2019, </w:t>
      </w:r>
      <w:r w:rsidR="009F00E6">
        <w:t>the ALJ found the closing documents sufficient</w:t>
      </w:r>
      <w:r w:rsidR="00525AC5">
        <w:t xml:space="preserve">. </w:t>
      </w:r>
    </w:p>
    <w:p w:rsidR="00DD3AEB" w:rsidRPr="00BE7FCC" w:rsidRDefault="000C0958" w:rsidP="00581CD7">
      <w:pPr>
        <w:pStyle w:val="Heading7"/>
        <w:jc w:val="both"/>
      </w:pPr>
      <w:r>
        <w:t>Compliance-TWC § 13.301(d), 16 TAC § 24.239(j</w:t>
      </w:r>
      <w:proofErr w:type="gramStart"/>
      <w:r>
        <w:t>)(</w:t>
      </w:r>
      <w:proofErr w:type="gramEnd"/>
      <w:r>
        <w:t xml:space="preserve">5)(A) </w:t>
      </w:r>
    </w:p>
    <w:p w:rsidR="008F72CA" w:rsidRDefault="008F72CA" w:rsidP="008F72CA">
      <w:pPr>
        <w:pStyle w:val="FOFNumbered"/>
      </w:pPr>
      <w:r>
        <w:t>There are existing violations with the public water system relating to capacity and reporting violations.</w:t>
      </w:r>
    </w:p>
    <w:p w:rsidR="008F72CA" w:rsidRDefault="008F72CA" w:rsidP="008F72CA">
      <w:pPr>
        <w:pStyle w:val="FOFNumbered"/>
      </w:pPr>
      <w:r>
        <w:t xml:space="preserve">Approving the transaction will allow JRM to address the violations and bring the system into compliance with TCEQ’s drinking water rules. </w:t>
      </w:r>
    </w:p>
    <w:p w:rsidR="008F72CA" w:rsidRDefault="008F72CA" w:rsidP="008F72CA">
      <w:pPr>
        <w:pStyle w:val="FOFNumbered"/>
      </w:pPr>
      <w:r>
        <w:t xml:space="preserve">The public water system currently meets TCEQ’s drinking water standards. </w:t>
      </w:r>
    </w:p>
    <w:p w:rsidR="008F72CA" w:rsidRPr="00E4626D" w:rsidRDefault="008F72CA" w:rsidP="008F72CA">
      <w:pPr>
        <w:pStyle w:val="FOFNumbered"/>
      </w:pPr>
      <w:r>
        <w:t>JRM</w:t>
      </w:r>
      <w:r w:rsidRPr="00167F0D">
        <w:t xml:space="preserve"> has not been subject to any enforcement action by the Commission, TCEQ, the Texas Department of Health, the Office of Attorney General, or the United States Environmental Protection Agency.</w:t>
      </w:r>
      <w:r>
        <w:t xml:space="preserve"> </w:t>
      </w:r>
    </w:p>
    <w:p w:rsidR="00DD3AEB" w:rsidRPr="00AB28C2" w:rsidRDefault="00AB28C2" w:rsidP="00AB28C2">
      <w:pPr>
        <w:pStyle w:val="ListParagraph"/>
        <w:widowControl w:val="0"/>
        <w:kinsoku w:val="0"/>
        <w:overflowPunct w:val="0"/>
        <w:spacing w:before="120"/>
        <w:ind w:left="0"/>
        <w:contextualSpacing w:val="0"/>
        <w:textAlignment w:val="baseline"/>
        <w:rPr>
          <w:rStyle w:val="normaltextrun"/>
          <w:b/>
          <w:i/>
          <w:szCs w:val="24"/>
          <w:u w:val="single"/>
        </w:rPr>
      </w:pPr>
      <w:r w:rsidRPr="00AB28C2">
        <w:rPr>
          <w:rStyle w:val="Heading7Char"/>
        </w:rPr>
        <w:t>Adequacy of Existing Service-TWC § 13.301(d), 16 TAC § 24.239(j</w:t>
      </w:r>
      <w:proofErr w:type="gramStart"/>
      <w:r w:rsidRPr="00AB28C2">
        <w:rPr>
          <w:rStyle w:val="Heading7Char"/>
        </w:rPr>
        <w:t>)(</w:t>
      </w:r>
      <w:proofErr w:type="gramEnd"/>
      <w:r w:rsidRPr="00AB28C2">
        <w:rPr>
          <w:rStyle w:val="Heading7Char"/>
        </w:rPr>
        <w:t>5)(B); TWC § 13.246(c)(1), 16 TAC § 24.227(d)(1)</w:t>
      </w:r>
      <w:r w:rsidR="00DD3AEB" w:rsidRPr="00AB28C2">
        <w:rPr>
          <w:rStyle w:val="normaltextrun"/>
          <w:color w:val="000000"/>
          <w:shd w:val="clear" w:color="auto" w:fill="FFFFFF"/>
        </w:rPr>
        <w:t xml:space="preserve"> </w:t>
      </w:r>
    </w:p>
    <w:p w:rsidR="00BF1676" w:rsidRPr="00293E41" w:rsidRDefault="00B71A96" w:rsidP="003021F7">
      <w:pPr>
        <w:pStyle w:val="FOFNumbered"/>
        <w:rPr>
          <w:rStyle w:val="normaltextrun"/>
          <w:b/>
          <w:i/>
          <w:szCs w:val="24"/>
          <w:u w:val="single"/>
        </w:rPr>
      </w:pPr>
      <w:r>
        <w:rPr>
          <w:rStyle w:val="normaltextrun"/>
          <w:szCs w:val="24"/>
        </w:rPr>
        <w:t>H2O</w:t>
      </w:r>
      <w:r w:rsidR="008F72CA">
        <w:rPr>
          <w:rStyle w:val="normaltextrun"/>
          <w:szCs w:val="24"/>
        </w:rPr>
        <w:t xml:space="preserve"> Systems</w:t>
      </w:r>
      <w:r w:rsidR="00BF1676" w:rsidRPr="00293E41">
        <w:rPr>
          <w:rStyle w:val="normaltextrun"/>
          <w:szCs w:val="24"/>
        </w:rPr>
        <w:t xml:space="preserve"> provides service to the requested areas through its existing public water </w:t>
      </w:r>
      <w:r w:rsidR="008F72CA">
        <w:rPr>
          <w:rStyle w:val="normaltextrun"/>
          <w:szCs w:val="24"/>
        </w:rPr>
        <w:t>system</w:t>
      </w:r>
      <w:r w:rsidR="00293E41" w:rsidRPr="00293E41">
        <w:rPr>
          <w:rStyle w:val="normaltextrun"/>
          <w:szCs w:val="24"/>
        </w:rPr>
        <w:t>.</w:t>
      </w:r>
      <w:r w:rsidR="00377A55">
        <w:rPr>
          <w:rStyle w:val="normaltextrun"/>
          <w:szCs w:val="24"/>
        </w:rPr>
        <w:t xml:space="preserve">  JRM will make capacity improvements to resolve H2O Systems violations</w:t>
      </w:r>
      <w:r w:rsidR="00293E41" w:rsidRPr="00293E41">
        <w:rPr>
          <w:rStyle w:val="normaltextrun"/>
          <w:szCs w:val="24"/>
        </w:rPr>
        <w:t xml:space="preserve"> </w:t>
      </w:r>
    </w:p>
    <w:p w:rsidR="00DD3AEB" w:rsidRPr="00BE7FCC" w:rsidRDefault="00DD3AEB" w:rsidP="00581CD7">
      <w:pPr>
        <w:pStyle w:val="Heading7"/>
        <w:jc w:val="both"/>
      </w:pPr>
      <w:r w:rsidRPr="00AB28C2">
        <w:t xml:space="preserve">Need for </w:t>
      </w:r>
      <w:r w:rsidR="00943A90" w:rsidRPr="00AB28C2">
        <w:t xml:space="preserve">Additional </w:t>
      </w:r>
      <w:r w:rsidRPr="00AB28C2">
        <w:t>Service</w:t>
      </w:r>
      <w:r w:rsidR="00943A90" w:rsidRPr="00AB28C2">
        <w:t>-TWC § 13.301(d), 16 TAC § 24.239(j</w:t>
      </w:r>
      <w:proofErr w:type="gramStart"/>
      <w:r w:rsidR="00943A90" w:rsidRPr="00AB28C2">
        <w:t>)(</w:t>
      </w:r>
      <w:proofErr w:type="gramEnd"/>
      <w:r w:rsidR="00943A90" w:rsidRPr="00AB28C2">
        <w:t>5)(</w:t>
      </w:r>
      <w:r w:rsidR="00AB28C2">
        <w:t>C</w:t>
      </w:r>
      <w:r w:rsidR="00943A90" w:rsidRPr="00AB28C2">
        <w:t xml:space="preserve">); TWC § 13.246(c)(2), </w:t>
      </w:r>
      <w:r w:rsidR="005F1FBD" w:rsidRPr="00AB28C2">
        <w:t>16 TAC § 24.227(d)(2</w:t>
      </w:r>
      <w:r w:rsidR="005F1FBD">
        <w:t>)</w:t>
      </w:r>
    </w:p>
    <w:p w:rsidR="00293E41" w:rsidRDefault="00293E41" w:rsidP="003021F7">
      <w:pPr>
        <w:pStyle w:val="FOFNumbered"/>
      </w:pPr>
      <w:r>
        <w:t>The application is only to transfer existing facilities, customers, and service areas</w:t>
      </w:r>
      <w:r w:rsidR="00DD3AEB" w:rsidRPr="000349CB">
        <w:t>.</w:t>
      </w:r>
    </w:p>
    <w:p w:rsidR="00DD3AEB" w:rsidRPr="00293E41" w:rsidRDefault="008F72CA" w:rsidP="003021F7">
      <w:pPr>
        <w:pStyle w:val="FOFNumbered"/>
      </w:pPr>
      <w:r>
        <w:t>JRM</w:t>
      </w:r>
      <w:r w:rsidR="00293E41">
        <w:t xml:space="preserve"> has not received any new requests for service, and </w:t>
      </w:r>
      <w:r>
        <w:t>JRM</w:t>
      </w:r>
      <w:r w:rsidR="00293E41">
        <w:t xml:space="preserve"> is not requesting to add additional uncertificated area.</w:t>
      </w:r>
    </w:p>
    <w:p w:rsidR="00293E41" w:rsidRPr="000349CB" w:rsidRDefault="008F72CA" w:rsidP="003021F7">
      <w:pPr>
        <w:pStyle w:val="FOFNumbered"/>
      </w:pPr>
      <w:r>
        <w:t>H</w:t>
      </w:r>
      <w:r w:rsidR="00B71A96">
        <w:t>2O</w:t>
      </w:r>
      <w:r w:rsidR="00A679BB">
        <w:t xml:space="preserve"> Syst</w:t>
      </w:r>
      <w:r>
        <w:t>ems</w:t>
      </w:r>
      <w:r w:rsidR="00293E41">
        <w:t xml:space="preserve"> existing customers in the requested areas have a need for service.</w:t>
      </w:r>
    </w:p>
    <w:p w:rsidR="00DD3AEB" w:rsidRPr="00BE7FCC" w:rsidRDefault="00DD3AEB" w:rsidP="00581CD7">
      <w:pPr>
        <w:pStyle w:val="Heading7"/>
        <w:jc w:val="both"/>
      </w:pPr>
      <w:r w:rsidRPr="00BE7FCC">
        <w:lastRenderedPageBreak/>
        <w:t xml:space="preserve">Effect of </w:t>
      </w:r>
      <w:r w:rsidR="005F1FBD">
        <w:t xml:space="preserve">Approving the Transaction and Granting </w:t>
      </w:r>
      <w:r w:rsidRPr="00BE7FCC">
        <w:t>the Amendment</w:t>
      </w:r>
      <w:r w:rsidR="005F1FBD">
        <w:t>-TWC §13.301(d), 16 TAC § 24.239(j</w:t>
      </w:r>
      <w:proofErr w:type="gramStart"/>
      <w:r w:rsidR="005F1FBD">
        <w:t>)(</w:t>
      </w:r>
      <w:proofErr w:type="gramEnd"/>
      <w:r w:rsidR="005F1FBD">
        <w:t xml:space="preserve">5)(D); TWC § 13.246(c)(3), 16 TAC § 24.227(d)(3) </w:t>
      </w:r>
    </w:p>
    <w:p w:rsidR="00DD3AEB" w:rsidRPr="009B36EF" w:rsidRDefault="00CD51A5" w:rsidP="003021F7">
      <w:pPr>
        <w:pStyle w:val="FOFNumbered"/>
      </w:pPr>
      <w:r>
        <w:t>There are four utilities, cities, or political subdivisions providing water or sewer service within two miles of the requested areas.</w:t>
      </w:r>
    </w:p>
    <w:p w:rsidR="00CD51A5" w:rsidRDefault="00B71A96" w:rsidP="003021F7">
      <w:pPr>
        <w:pStyle w:val="FOFNumbered"/>
      </w:pPr>
      <w:r>
        <w:t>H2O</w:t>
      </w:r>
      <w:r w:rsidR="00A679BB">
        <w:t xml:space="preserve"> Systems and JRM</w:t>
      </w:r>
      <w:r w:rsidR="00CD51A5" w:rsidRPr="0058770F">
        <w:t xml:space="preserve"> are the only utilities affected by this sale and transfer</w:t>
      </w:r>
      <w:r w:rsidR="00CD51A5">
        <w:t>.</w:t>
      </w:r>
    </w:p>
    <w:p w:rsidR="009B36EF" w:rsidRPr="001F67B6" w:rsidRDefault="00CD51A5" w:rsidP="003021F7">
      <w:pPr>
        <w:pStyle w:val="FOFNumbered"/>
      </w:pPr>
      <w:r w:rsidRPr="0058770F">
        <w:t>Water rates will not change becau</w:t>
      </w:r>
      <w:r>
        <w:t>se of the sale and transfer</w:t>
      </w:r>
      <w:r w:rsidR="009B36EF">
        <w:t>.</w:t>
      </w:r>
    </w:p>
    <w:p w:rsidR="00DD3AEB" w:rsidRPr="00F85852" w:rsidRDefault="00581CD7" w:rsidP="00493318">
      <w:pPr>
        <w:pStyle w:val="Heading7"/>
        <w:jc w:val="both"/>
        <w:rPr>
          <w:rStyle w:val="normaltextrun"/>
        </w:rPr>
      </w:pPr>
      <w:r w:rsidRPr="00F85852">
        <w:rPr>
          <w:rStyle w:val="normaltextrun"/>
        </w:rPr>
        <w:t xml:space="preserve">Ability to Serve: </w:t>
      </w:r>
      <w:r w:rsidR="00C24F74">
        <w:rPr>
          <w:rStyle w:val="normaltextrun"/>
        </w:rPr>
        <w:t xml:space="preserve"> </w:t>
      </w:r>
      <w:r w:rsidRPr="00F85852">
        <w:rPr>
          <w:rStyle w:val="normaltextrun"/>
        </w:rPr>
        <w:t>Managerial and Technical-TWC §§ 13.301(b), 16 TAC § 24.239(g), (j</w:t>
      </w:r>
      <w:proofErr w:type="gramStart"/>
      <w:r w:rsidRPr="00F85852">
        <w:rPr>
          <w:rStyle w:val="normaltextrun"/>
        </w:rPr>
        <w:t>)(</w:t>
      </w:r>
      <w:proofErr w:type="gramEnd"/>
      <w:r w:rsidRPr="00F85852">
        <w:rPr>
          <w:rStyle w:val="normaltextrun"/>
        </w:rPr>
        <w:t>5)(E); TWC §§ 13.246(c)(4), 13.241(a), 16 TAC §§ 24.227(a), 24.227(d)(4)</w:t>
      </w:r>
    </w:p>
    <w:p w:rsidR="00CD51A5" w:rsidRPr="00CD51A5" w:rsidRDefault="00A679BB" w:rsidP="003021F7">
      <w:pPr>
        <w:pStyle w:val="FOFNumbered"/>
      </w:pPr>
      <w:r>
        <w:t>JRM</w:t>
      </w:r>
      <w:r w:rsidR="00CD51A5">
        <w:t xml:space="preserve">’s management team is comprised of the same people who currently manage </w:t>
      </w:r>
      <w:r w:rsidR="00B71A96">
        <w:t>H2O</w:t>
      </w:r>
      <w:r>
        <w:t xml:space="preserve"> Systems</w:t>
      </w:r>
      <w:r w:rsidR="00CD51A5">
        <w:t>.</w:t>
      </w:r>
    </w:p>
    <w:p w:rsidR="00CD51A5" w:rsidRDefault="00A679BB" w:rsidP="003021F7">
      <w:pPr>
        <w:pStyle w:val="FOFNumbered"/>
      </w:pPr>
      <w:r>
        <w:t>JRM</w:t>
      </w:r>
      <w:r w:rsidR="00CD51A5">
        <w:t xml:space="preserve"> will continue to use the licensed operators who currently operate the water </w:t>
      </w:r>
      <w:r>
        <w:t xml:space="preserve">system </w:t>
      </w:r>
      <w:r w:rsidR="00CD51A5">
        <w:t xml:space="preserve">for </w:t>
      </w:r>
      <w:r w:rsidR="00B71A96">
        <w:t>H2O</w:t>
      </w:r>
      <w:r>
        <w:t xml:space="preserve"> Systems</w:t>
      </w:r>
      <w:r w:rsidR="00CD51A5">
        <w:t>.</w:t>
      </w:r>
    </w:p>
    <w:p w:rsidR="00DD3AEB" w:rsidRPr="00752647" w:rsidRDefault="00A679BB" w:rsidP="003021F7">
      <w:pPr>
        <w:pStyle w:val="FOFNumbered"/>
      </w:pPr>
      <w:r>
        <w:t>JRM</w:t>
      </w:r>
      <w:r w:rsidR="00CD51A5">
        <w:t xml:space="preserve"> has demonstrated adequate managerial and technical expertise to provide adequate water and sewer service.</w:t>
      </w:r>
      <w:r w:rsidR="00DD3AEB" w:rsidRPr="00752647">
        <w:t xml:space="preserve"> </w:t>
      </w:r>
    </w:p>
    <w:p w:rsidR="00E71D56" w:rsidRDefault="00127A40" w:rsidP="00493318">
      <w:pPr>
        <w:pStyle w:val="Heading7"/>
        <w:jc w:val="both"/>
        <w:rPr>
          <w:spacing w:val="-1"/>
        </w:rPr>
      </w:pPr>
      <w:r w:rsidRPr="00F85852">
        <w:t>Ability to Serve:  Financial Ability and Stability-TWC §§ 13.301(b), 16 TAC § 24.239(g), (j</w:t>
      </w:r>
      <w:proofErr w:type="gramStart"/>
      <w:r w:rsidRPr="00F85852">
        <w:t>)(</w:t>
      </w:r>
      <w:proofErr w:type="gramEnd"/>
      <w:r w:rsidRPr="00F85852">
        <w:t>5)(G); TWC §§ 13.246(c)(6), 13.241(a), 16 TAC §§ 227(a), 24.227(d)(6)</w:t>
      </w:r>
    </w:p>
    <w:p w:rsidR="00127A40" w:rsidRDefault="00A679BB" w:rsidP="003021F7">
      <w:pPr>
        <w:pStyle w:val="FOFNumbered"/>
      </w:pPr>
      <w:r>
        <w:t>JRM’s</w:t>
      </w:r>
      <w:r w:rsidR="00127A40">
        <w:t xml:space="preserve"> projected operating revenues are sufficient to cover the projected operations and maintenance expense for the first five years after the completion of the proposed sale and transfer</w:t>
      </w:r>
      <w:r w:rsidR="00127A40" w:rsidRPr="004318D8">
        <w:t>.</w:t>
      </w:r>
    </w:p>
    <w:p w:rsidR="00127A40" w:rsidRDefault="00A679BB" w:rsidP="003021F7">
      <w:pPr>
        <w:pStyle w:val="FOFNumbered"/>
      </w:pPr>
      <w:r>
        <w:rPr>
          <w:szCs w:val="24"/>
        </w:rPr>
        <w:t>JRM has a debt-to-equity ratio of less than one because it currently has no long-term debt.</w:t>
      </w:r>
    </w:p>
    <w:p w:rsidR="00127A40" w:rsidRDefault="00A679BB" w:rsidP="003021F7">
      <w:pPr>
        <w:pStyle w:val="FOFNumbered"/>
      </w:pPr>
      <w:r>
        <w:t>JRM</w:t>
      </w:r>
      <w:r w:rsidR="00C24F74" w:rsidRPr="004318D8">
        <w:t xml:space="preserve"> has sufficient cash available to cover any projected operations and maintenance shortages in the first five years of operations</w:t>
      </w:r>
      <w:r w:rsidR="00377A55">
        <w:t>.</w:t>
      </w:r>
    </w:p>
    <w:p w:rsidR="00C24F74" w:rsidRDefault="00A679BB" w:rsidP="003021F7">
      <w:pPr>
        <w:pStyle w:val="FOFNumbered"/>
      </w:pPr>
      <w:r>
        <w:t>JRM</w:t>
      </w:r>
      <w:r w:rsidR="00C24F74">
        <w:t xml:space="preserve"> has demonstrated the financial capability to provide adequate water service</w:t>
      </w:r>
      <w:r w:rsidR="00C24F74" w:rsidRPr="004318D8">
        <w:t>.</w:t>
      </w:r>
    </w:p>
    <w:p w:rsidR="00C24F74" w:rsidRDefault="00C24F74" w:rsidP="00C24F74">
      <w:pPr>
        <w:pStyle w:val="Heading7"/>
        <w:jc w:val="both"/>
      </w:pPr>
      <w:r>
        <w:t>Financial Assurance-TWC § 13.246(d); 16 TAC § 24.227(e)</w:t>
      </w:r>
    </w:p>
    <w:p w:rsidR="00C24F74" w:rsidRDefault="00C24F74" w:rsidP="003021F7">
      <w:pPr>
        <w:pStyle w:val="FOFNumbered"/>
      </w:pPr>
      <w:r>
        <w:t xml:space="preserve">There is no need to require </w:t>
      </w:r>
      <w:r w:rsidR="00A679BB">
        <w:t>JRM</w:t>
      </w:r>
      <w:r>
        <w:t xml:space="preserve"> to provide a bond or other financial assurance to ensure continuous and adequate service.</w:t>
      </w:r>
    </w:p>
    <w:p w:rsidR="00E25F73" w:rsidRPr="00F85852" w:rsidRDefault="00C24F74" w:rsidP="00493318">
      <w:pPr>
        <w:pStyle w:val="Heading7"/>
        <w:jc w:val="both"/>
      </w:pPr>
      <w:r>
        <w:lastRenderedPageBreak/>
        <w:t>Service from Adjacent Retail Public Utility-TWC § 13.301(d), 16 TAC § 24.239(j</w:t>
      </w:r>
      <w:proofErr w:type="gramStart"/>
      <w:r>
        <w:t>)(</w:t>
      </w:r>
      <w:proofErr w:type="gramEnd"/>
      <w:r>
        <w:t>5)(F); TWC § 13.246(c)(5), 16 TAC § 24.227(d)(3)</w:t>
      </w:r>
    </w:p>
    <w:p w:rsidR="00DD3AEB" w:rsidRPr="004318D8" w:rsidRDefault="00B71A96" w:rsidP="003021F7">
      <w:pPr>
        <w:pStyle w:val="FOFNumbered"/>
      </w:pPr>
      <w:r>
        <w:t>H2O</w:t>
      </w:r>
      <w:r w:rsidR="00A679BB">
        <w:t xml:space="preserve"> Systems</w:t>
      </w:r>
      <w:r w:rsidR="00C24F74">
        <w:t xml:space="preserve"> is serving the customers in the requested areas, and following the transfer, </w:t>
      </w:r>
      <w:r w:rsidR="00A679BB">
        <w:t>JRM</w:t>
      </w:r>
      <w:r w:rsidR="00C24F74">
        <w:t xml:space="preserve"> will provide service using existing infrastructure; therefore, the feasibility of obtaining service from another adjacent retail public utility </w:t>
      </w:r>
      <w:proofErr w:type="gramStart"/>
      <w:r w:rsidR="00C24F74">
        <w:t>was not considered</w:t>
      </w:r>
      <w:proofErr w:type="gramEnd"/>
      <w:r w:rsidR="00C24F74">
        <w:t>.</w:t>
      </w:r>
    </w:p>
    <w:p w:rsidR="00DD3AEB" w:rsidRPr="00F85852" w:rsidRDefault="00C24F74" w:rsidP="00493318">
      <w:pPr>
        <w:pStyle w:val="Heading7"/>
        <w:jc w:val="both"/>
      </w:pPr>
      <w:r w:rsidRPr="00173747">
        <w:t>Environmental Integrity-TWC § 13.301(d), 16 TAC § 24.239(j</w:t>
      </w:r>
      <w:proofErr w:type="gramStart"/>
      <w:r w:rsidRPr="00173747">
        <w:t>)(</w:t>
      </w:r>
      <w:proofErr w:type="gramEnd"/>
      <w:r w:rsidRPr="00173747">
        <w:t>5)(H); TWC § 13.246(c)(7), 16 TAC § 24.227(d)(7)</w:t>
      </w:r>
      <w:r>
        <w:t xml:space="preserve"> </w:t>
      </w:r>
    </w:p>
    <w:p w:rsidR="00DD3AEB" w:rsidRPr="00C24F74" w:rsidRDefault="00C24F74" w:rsidP="003021F7">
      <w:pPr>
        <w:pStyle w:val="FOFNumbered"/>
        <w:rPr>
          <w:rStyle w:val="eop"/>
          <w:szCs w:val="24"/>
        </w:rPr>
      </w:pPr>
      <w:r>
        <w:t xml:space="preserve">The area </w:t>
      </w:r>
      <w:proofErr w:type="gramStart"/>
      <w:r>
        <w:t>will be served</w:t>
      </w:r>
      <w:proofErr w:type="gramEnd"/>
      <w:r>
        <w:t xml:space="preserve"> with existing infrastructure, and the transfer should have a minimal effect on the environmental integrity of the requested areas</w:t>
      </w:r>
      <w:r w:rsidR="00377A55">
        <w:t>.</w:t>
      </w:r>
    </w:p>
    <w:p w:rsidR="00DD3AEB" w:rsidRPr="00F85852" w:rsidRDefault="00C24F74" w:rsidP="00493318">
      <w:pPr>
        <w:pStyle w:val="Heading7"/>
        <w:jc w:val="both"/>
      </w:pPr>
      <w:r w:rsidRPr="00F85852">
        <w:t>Effect on Land-TWC § 13.246(c</w:t>
      </w:r>
      <w:proofErr w:type="gramStart"/>
      <w:r w:rsidRPr="00F85852">
        <w:t>)(</w:t>
      </w:r>
      <w:proofErr w:type="gramEnd"/>
      <w:r w:rsidRPr="00F85852">
        <w:t>9), 16 TAC § 24.227(d)(9)</w:t>
      </w:r>
      <w:r>
        <w:t xml:space="preserve"> </w:t>
      </w:r>
    </w:p>
    <w:p w:rsidR="004148E5" w:rsidRDefault="00C24F74" w:rsidP="003021F7">
      <w:pPr>
        <w:pStyle w:val="FOFNumbered"/>
      </w:pPr>
      <w:r>
        <w:t xml:space="preserve">The area </w:t>
      </w:r>
      <w:proofErr w:type="gramStart"/>
      <w:r>
        <w:t>will be served</w:t>
      </w:r>
      <w:proofErr w:type="gramEnd"/>
      <w:r>
        <w:t xml:space="preserve"> with existing infrastructure, and the transfer should have a minimal effect on the land</w:t>
      </w:r>
      <w:r w:rsidR="004148E5">
        <w:t>.</w:t>
      </w:r>
    </w:p>
    <w:p w:rsidR="004148E5" w:rsidRPr="00F85852" w:rsidRDefault="00C24F74" w:rsidP="00493318">
      <w:pPr>
        <w:pStyle w:val="Heading7"/>
        <w:jc w:val="both"/>
      </w:pPr>
      <w:r w:rsidRPr="00F85852">
        <w:t>Improvement of Service-TWC § 13.301(d), 16 TAC § 24.239(j</w:t>
      </w:r>
      <w:proofErr w:type="gramStart"/>
      <w:r w:rsidRPr="00F85852">
        <w:t>)(</w:t>
      </w:r>
      <w:proofErr w:type="gramEnd"/>
      <w:r w:rsidRPr="00F85852">
        <w:t>5)(I); TWC § 13.246(c)(8), 16 TAC § 24.227(d)(8)</w:t>
      </w:r>
      <w:r>
        <w:t xml:space="preserve"> </w:t>
      </w:r>
    </w:p>
    <w:p w:rsidR="00DD3AEB" w:rsidRDefault="00A679BB" w:rsidP="003021F7">
      <w:pPr>
        <w:pStyle w:val="FOFNumbered"/>
      </w:pPr>
      <w:r>
        <w:t>JRM</w:t>
      </w:r>
      <w:r w:rsidR="00137674">
        <w:t xml:space="preserve"> will provide service to customers currently served by </w:t>
      </w:r>
      <w:r w:rsidR="00B71A96">
        <w:t>H2O</w:t>
      </w:r>
      <w:r>
        <w:t xml:space="preserve"> Systems</w:t>
      </w:r>
      <w:r w:rsidR="00DD3AEB">
        <w:t xml:space="preserve">. </w:t>
      </w:r>
    </w:p>
    <w:p w:rsidR="00DD3AEB" w:rsidRPr="00F85852" w:rsidRDefault="00137674" w:rsidP="00493318">
      <w:pPr>
        <w:pStyle w:val="Heading7"/>
        <w:jc w:val="both"/>
      </w:pPr>
      <w:r w:rsidRPr="00F85852">
        <w:t>Lowering of Costs-TWC § 13.301(d), 16 TAC § 24.239(j</w:t>
      </w:r>
      <w:proofErr w:type="gramStart"/>
      <w:r w:rsidRPr="00F85852">
        <w:t>)(</w:t>
      </w:r>
      <w:proofErr w:type="gramEnd"/>
      <w:r w:rsidRPr="00F85852">
        <w:t>5)(I); TWC § 13.246(c)(8), 16 TAC §</w:t>
      </w:r>
      <w:r w:rsidR="00493318">
        <w:t> </w:t>
      </w:r>
      <w:r w:rsidRPr="00F85852">
        <w:t xml:space="preserve"> 24.227(d)(8)</w:t>
      </w:r>
    </w:p>
    <w:p w:rsidR="00137674" w:rsidRPr="00137674" w:rsidRDefault="00137674" w:rsidP="003021F7">
      <w:pPr>
        <w:pStyle w:val="FOFNumbered"/>
      </w:pPr>
      <w:r>
        <w:t xml:space="preserve">Customers in the requested areas </w:t>
      </w:r>
      <w:proofErr w:type="gramStart"/>
      <w:r>
        <w:t>will be charged</w:t>
      </w:r>
      <w:proofErr w:type="gramEnd"/>
      <w:r>
        <w:t xml:space="preserve"> the same rates they were charged before the sale of </w:t>
      </w:r>
      <w:r w:rsidR="00B71A96">
        <w:t>H2O</w:t>
      </w:r>
      <w:r w:rsidR="00A679BB">
        <w:t xml:space="preserve"> Systems</w:t>
      </w:r>
      <w:r>
        <w:t xml:space="preserve"> water </w:t>
      </w:r>
      <w:r w:rsidR="00A679BB">
        <w:t>system</w:t>
      </w:r>
      <w:r>
        <w:t>.</w:t>
      </w:r>
    </w:p>
    <w:p w:rsidR="00137674" w:rsidRPr="001963E2" w:rsidRDefault="00137674" w:rsidP="001963E2">
      <w:pPr>
        <w:pStyle w:val="Heading7"/>
        <w:rPr>
          <w:rStyle w:val="eop"/>
        </w:rPr>
      </w:pPr>
      <w:r w:rsidRPr="001963E2">
        <w:rPr>
          <w:rStyle w:val="eop"/>
        </w:rPr>
        <w:t>Maps</w:t>
      </w:r>
    </w:p>
    <w:p w:rsidR="006C2EFB" w:rsidRDefault="00A679BB" w:rsidP="003021F7">
      <w:pPr>
        <w:pStyle w:val="FOFNumbered"/>
        <w:rPr>
          <w:rStyle w:val="eop"/>
        </w:rPr>
      </w:pPr>
      <w:r>
        <w:t>On February 15</w:t>
      </w:r>
      <w:r w:rsidR="00137674">
        <w:t xml:space="preserve">, 2019, Commission Staff emailed </w:t>
      </w:r>
      <w:r w:rsidR="00B71A96">
        <w:t>H2O</w:t>
      </w:r>
      <w:r>
        <w:t xml:space="preserve"> Systems and JRM</w:t>
      </w:r>
      <w:r w:rsidR="00137674">
        <w:t xml:space="preserve"> proposed maps and certificates related to this docket</w:t>
      </w:r>
      <w:r w:rsidR="00377A55">
        <w:t>.</w:t>
      </w:r>
    </w:p>
    <w:p w:rsidR="004148E5" w:rsidRDefault="00137674" w:rsidP="003021F7">
      <w:pPr>
        <w:pStyle w:val="FOFNumbered"/>
        <w:rPr>
          <w:rStyle w:val="eop"/>
        </w:rPr>
      </w:pPr>
      <w:r>
        <w:t>On Februa</w:t>
      </w:r>
      <w:r w:rsidR="00A679BB">
        <w:t>ry 28</w:t>
      </w:r>
      <w:r>
        <w:t xml:space="preserve">, 2019, </w:t>
      </w:r>
      <w:r w:rsidR="00A679BB">
        <w:t>JRM</w:t>
      </w:r>
      <w:r>
        <w:t xml:space="preserve"> filed</w:t>
      </w:r>
      <w:r w:rsidR="00A679BB">
        <w:t xml:space="preserve"> a consent form</w:t>
      </w:r>
      <w:r>
        <w:t xml:space="preserve"> concurring with the </w:t>
      </w:r>
      <w:r w:rsidRPr="00FA61D7">
        <w:t>maps and certificates as prepared by Commission Staff.</w:t>
      </w:r>
    </w:p>
    <w:p w:rsidR="006C2EFB" w:rsidRDefault="00137674" w:rsidP="003021F7">
      <w:pPr>
        <w:pStyle w:val="FOFNumbered"/>
        <w:rPr>
          <w:rStyle w:val="eop"/>
        </w:rPr>
      </w:pPr>
      <w:r w:rsidRPr="00FA61D7">
        <w:t xml:space="preserve">On </w:t>
      </w:r>
      <w:r w:rsidR="00A679BB">
        <w:t>March 8</w:t>
      </w:r>
      <w:r w:rsidRPr="00FA61D7">
        <w:t>, 2019, the propose</w:t>
      </w:r>
      <w:r w:rsidR="00A679BB">
        <w:t>d certificate</w:t>
      </w:r>
      <w:r>
        <w:t xml:space="preserve"> and map </w:t>
      </w:r>
      <w:proofErr w:type="gramStart"/>
      <w:r>
        <w:t>were filed</w:t>
      </w:r>
      <w:proofErr w:type="gramEnd"/>
      <w:r>
        <w:t xml:space="preserve"> as an attachment to the joint motion to admit evidence.</w:t>
      </w:r>
    </w:p>
    <w:p w:rsidR="006C2EFB" w:rsidRPr="001963E2" w:rsidRDefault="006C2EFB" w:rsidP="001963E2">
      <w:pPr>
        <w:pStyle w:val="Heading7"/>
        <w:rPr>
          <w:rStyle w:val="eop"/>
        </w:rPr>
      </w:pPr>
      <w:r w:rsidRPr="001963E2">
        <w:rPr>
          <w:rStyle w:val="eop"/>
        </w:rPr>
        <w:t>Certificate</w:t>
      </w:r>
    </w:p>
    <w:p w:rsidR="00532D73" w:rsidRDefault="00235323" w:rsidP="003021F7">
      <w:pPr>
        <w:pStyle w:val="FOFNumbered"/>
        <w:rPr>
          <w:rStyle w:val="eop"/>
        </w:rPr>
      </w:pPr>
      <w:r>
        <w:rPr>
          <w:rStyle w:val="eop"/>
        </w:rPr>
        <w:t xml:space="preserve">All water service area rights held by </w:t>
      </w:r>
      <w:r w:rsidR="00B71A96">
        <w:rPr>
          <w:rStyle w:val="eop"/>
        </w:rPr>
        <w:t>H2O</w:t>
      </w:r>
      <w:r w:rsidR="00A679BB">
        <w:rPr>
          <w:rStyle w:val="eop"/>
        </w:rPr>
        <w:t xml:space="preserve"> Systems</w:t>
      </w:r>
      <w:r>
        <w:rPr>
          <w:rStyle w:val="eop"/>
        </w:rPr>
        <w:t xml:space="preserve"> </w:t>
      </w:r>
      <w:r w:rsidR="00137674">
        <w:rPr>
          <w:rStyle w:val="eop"/>
        </w:rPr>
        <w:t xml:space="preserve">water CCN number </w:t>
      </w:r>
      <w:r w:rsidR="00A679BB">
        <w:rPr>
          <w:rStyle w:val="eop"/>
        </w:rPr>
        <w:t>11548</w:t>
      </w:r>
      <w:r w:rsidR="00137674">
        <w:rPr>
          <w:rStyle w:val="eop"/>
        </w:rPr>
        <w:t xml:space="preserve"> </w:t>
      </w:r>
      <w:r w:rsidR="00B71A96">
        <w:rPr>
          <w:rStyle w:val="eop"/>
        </w:rPr>
        <w:t>have</w:t>
      </w:r>
      <w:r w:rsidR="00532D73">
        <w:rPr>
          <w:rStyle w:val="eop"/>
        </w:rPr>
        <w:t xml:space="preserve"> </w:t>
      </w:r>
      <w:r>
        <w:rPr>
          <w:rStyle w:val="eop"/>
        </w:rPr>
        <w:t xml:space="preserve">transferred to </w:t>
      </w:r>
      <w:r w:rsidR="00A679BB">
        <w:rPr>
          <w:rStyle w:val="eop"/>
        </w:rPr>
        <w:t>JRM</w:t>
      </w:r>
      <w:r w:rsidR="00137674">
        <w:rPr>
          <w:rStyle w:val="eop"/>
        </w:rPr>
        <w:t xml:space="preserve">. </w:t>
      </w:r>
    </w:p>
    <w:p w:rsidR="00235323" w:rsidRDefault="00235323" w:rsidP="00235323">
      <w:pPr>
        <w:pStyle w:val="Heading7"/>
        <w:rPr>
          <w:rStyle w:val="eop"/>
        </w:rPr>
      </w:pPr>
      <w:r>
        <w:rPr>
          <w:rStyle w:val="eop"/>
        </w:rPr>
        <w:lastRenderedPageBreak/>
        <w:t>Informal Disposition</w:t>
      </w:r>
    </w:p>
    <w:p w:rsidR="00DD3AEB" w:rsidRPr="00B9241E" w:rsidRDefault="00DD3AEB" w:rsidP="003021F7">
      <w:pPr>
        <w:pStyle w:val="FOFNumbered"/>
        <w:rPr>
          <w:rStyle w:val="eop"/>
        </w:rPr>
      </w:pPr>
      <w:r w:rsidRPr="00B9241E">
        <w:rPr>
          <w:rStyle w:val="eop"/>
        </w:rPr>
        <w:t xml:space="preserve">More than 15 days have passed since the completion of the notice </w:t>
      </w:r>
      <w:r w:rsidR="00235323">
        <w:rPr>
          <w:rStyle w:val="eop"/>
        </w:rPr>
        <w:t xml:space="preserve">provided </w:t>
      </w:r>
      <w:r w:rsidRPr="00B9241E">
        <w:rPr>
          <w:rStyle w:val="eop"/>
        </w:rPr>
        <w:t>in this docket.</w:t>
      </w:r>
    </w:p>
    <w:p w:rsidR="00235323" w:rsidRDefault="00235323" w:rsidP="003021F7">
      <w:pPr>
        <w:pStyle w:val="FOFNumbered"/>
        <w:rPr>
          <w:rStyle w:val="eop"/>
        </w:rPr>
      </w:pPr>
      <w:r>
        <w:rPr>
          <w:rStyle w:val="eop"/>
        </w:rPr>
        <w:t xml:space="preserve">No person filed a protest or motion to intervene. </w:t>
      </w:r>
    </w:p>
    <w:p w:rsidR="00DD3AEB" w:rsidRPr="00B9241E" w:rsidRDefault="00B71A96" w:rsidP="003021F7">
      <w:pPr>
        <w:pStyle w:val="FOFNumbered"/>
        <w:rPr>
          <w:rStyle w:val="eop"/>
        </w:rPr>
      </w:pPr>
      <w:r>
        <w:rPr>
          <w:rStyle w:val="eop"/>
        </w:rPr>
        <w:t>H2O</w:t>
      </w:r>
      <w:r w:rsidR="00A679BB">
        <w:rPr>
          <w:rStyle w:val="eop"/>
        </w:rPr>
        <w:t xml:space="preserve"> Systems, JRM</w:t>
      </w:r>
      <w:r w:rsidR="00DD3AEB" w:rsidRPr="00B803D2">
        <w:rPr>
          <w:rStyle w:val="eop"/>
        </w:rPr>
        <w:t>, and Commission Staff are the only parties to this proceeding</w:t>
      </w:r>
      <w:r w:rsidR="00DD3AEB" w:rsidRPr="00B9241E">
        <w:rPr>
          <w:rStyle w:val="eop"/>
        </w:rPr>
        <w:t>.</w:t>
      </w:r>
    </w:p>
    <w:p w:rsidR="00DD3AEB" w:rsidRDefault="00DD3AEB" w:rsidP="003021F7">
      <w:pPr>
        <w:pStyle w:val="FOFNumbered"/>
        <w:rPr>
          <w:rStyle w:val="eop"/>
        </w:rPr>
      </w:pPr>
      <w:r>
        <w:rPr>
          <w:rStyle w:val="eop"/>
        </w:rPr>
        <w:t xml:space="preserve">No hearing </w:t>
      </w:r>
      <w:proofErr w:type="gramStart"/>
      <w:r>
        <w:rPr>
          <w:rStyle w:val="eop"/>
        </w:rPr>
        <w:t>was requested</w:t>
      </w:r>
      <w:proofErr w:type="gramEnd"/>
      <w:r>
        <w:rPr>
          <w:rStyle w:val="eop"/>
        </w:rPr>
        <w:t>, and no hearing</w:t>
      </w:r>
      <w:r w:rsidR="00752647">
        <w:rPr>
          <w:rStyle w:val="eop"/>
        </w:rPr>
        <w:t xml:space="preserve"> is needed</w:t>
      </w:r>
      <w:r>
        <w:rPr>
          <w:rStyle w:val="eop"/>
        </w:rPr>
        <w:t xml:space="preserve">. </w:t>
      </w:r>
    </w:p>
    <w:p w:rsidR="00235323" w:rsidRDefault="00235323" w:rsidP="003021F7">
      <w:pPr>
        <w:pStyle w:val="FOFNumbered"/>
        <w:rPr>
          <w:rStyle w:val="eop"/>
        </w:rPr>
      </w:pPr>
      <w:r w:rsidRPr="00B9241E">
        <w:rPr>
          <w:rStyle w:val="eop"/>
        </w:rPr>
        <w:t xml:space="preserve">Commission Staff recommended approval of the </w:t>
      </w:r>
      <w:r>
        <w:rPr>
          <w:rStyle w:val="eop"/>
        </w:rPr>
        <w:t>application</w:t>
      </w:r>
      <w:r w:rsidR="00A679BB">
        <w:rPr>
          <w:rStyle w:val="eop"/>
        </w:rPr>
        <w:t>.</w:t>
      </w:r>
    </w:p>
    <w:p w:rsidR="00DD3AEB" w:rsidRPr="00B9241E" w:rsidRDefault="00B71A96" w:rsidP="003021F7">
      <w:pPr>
        <w:pStyle w:val="FOFNumbered"/>
        <w:rPr>
          <w:rStyle w:val="eop"/>
        </w:rPr>
      </w:pPr>
      <w:r>
        <w:rPr>
          <w:rStyle w:val="eop"/>
        </w:rPr>
        <w:t>This decision</w:t>
      </w:r>
      <w:r w:rsidR="00137674">
        <w:rPr>
          <w:rStyle w:val="eop"/>
        </w:rPr>
        <w:t xml:space="preserve"> is not adverse to any party. </w:t>
      </w:r>
    </w:p>
    <w:p w:rsidR="00DD3AEB" w:rsidRDefault="00DD3AEB" w:rsidP="00DD3AEB">
      <w:pPr>
        <w:pStyle w:val="Heading1"/>
      </w:pPr>
      <w:r w:rsidRPr="00CF6466">
        <w:t xml:space="preserve">Conclusions </w:t>
      </w:r>
      <w:r>
        <w:t>o</w:t>
      </w:r>
      <w:r w:rsidRPr="00CF6466">
        <w:t>f Law</w:t>
      </w:r>
    </w:p>
    <w:p w:rsidR="00235323" w:rsidRPr="00235323" w:rsidRDefault="00235323" w:rsidP="00235323">
      <w:pPr>
        <w:pStyle w:val="BodyText"/>
      </w:pPr>
      <w:r>
        <w:t>The Commission makes the following conclusions of law.</w:t>
      </w:r>
    </w:p>
    <w:p w:rsidR="00DD3AEB" w:rsidRDefault="00DD3AEB" w:rsidP="003021F7">
      <w:pPr>
        <w:pStyle w:val="COLNumbered"/>
      </w:pPr>
      <w:r w:rsidRPr="00FC44C4">
        <w:t>The Commission has jurisdiction u</w:t>
      </w:r>
      <w:r>
        <w:t xml:space="preserve">nder Texas Water Code (TWC) §§ 13.041, 13.241, 13.244, 13.246, </w:t>
      </w:r>
      <w:r w:rsidR="00532D73">
        <w:t xml:space="preserve">13.251, </w:t>
      </w:r>
      <w:r>
        <w:t>13.254, and 13.301.</w:t>
      </w:r>
    </w:p>
    <w:p w:rsidR="00DD3AEB" w:rsidRDefault="00A679BB" w:rsidP="003021F7">
      <w:pPr>
        <w:pStyle w:val="COLNumbered"/>
      </w:pPr>
      <w:r>
        <w:t>JRM</w:t>
      </w:r>
      <w:r w:rsidR="00DD3AEB" w:rsidRPr="00FC44C4">
        <w:t xml:space="preserve"> </w:t>
      </w:r>
      <w:r w:rsidR="00DD3AEB">
        <w:t>is a retail public utility</w:t>
      </w:r>
      <w:r w:rsidR="00DD3AEB" w:rsidRPr="00FC44C4">
        <w:t xml:space="preserve"> as defined in TWC §</w:t>
      </w:r>
      <w:r w:rsidR="00532D73">
        <w:t xml:space="preserve"> </w:t>
      </w:r>
      <w:r w:rsidR="00DD3AEB" w:rsidRPr="00FC44C4">
        <w:t xml:space="preserve">13.002(19) and 16 </w:t>
      </w:r>
      <w:r w:rsidR="00DD3AEB">
        <w:t>Texas Administrative Code (</w:t>
      </w:r>
      <w:r w:rsidR="00DD3AEB" w:rsidRPr="00FC44C4">
        <w:t>TAC</w:t>
      </w:r>
      <w:r w:rsidR="00DD3AEB">
        <w:t>)</w:t>
      </w:r>
      <w:r w:rsidR="00DD3AEB" w:rsidRPr="00FC44C4">
        <w:t xml:space="preserve"> § 24.3(59).</w:t>
      </w:r>
    </w:p>
    <w:p w:rsidR="00DD3AEB" w:rsidRPr="00FC44C4" w:rsidRDefault="00532D73" w:rsidP="003021F7">
      <w:pPr>
        <w:pStyle w:val="COLNumbered"/>
      </w:pPr>
      <w:r>
        <w:t xml:space="preserve">Public notice </w:t>
      </w:r>
      <w:r w:rsidR="00DD3AEB">
        <w:t xml:space="preserve">of the application was </w:t>
      </w:r>
      <w:r w:rsidR="00DD3AEB" w:rsidRPr="00FC44C4">
        <w:t>provided as required by TWC §</w:t>
      </w:r>
      <w:r>
        <w:t xml:space="preserve"> </w:t>
      </w:r>
      <w:r w:rsidR="00DD3AEB" w:rsidRPr="00FC44C4">
        <w:t>13.301(a</w:t>
      </w:r>
      <w:proofErr w:type="gramStart"/>
      <w:r w:rsidR="00DD3AEB" w:rsidRPr="00FC44C4">
        <w:t>)(</w:t>
      </w:r>
      <w:proofErr w:type="gramEnd"/>
      <w:r w:rsidR="00DD3AEB" w:rsidRPr="00FC44C4">
        <w:t>2)</w:t>
      </w:r>
      <w:r w:rsidR="00DD3AEB">
        <w:t xml:space="preserve"> and 16 TAC § 24.239</w:t>
      </w:r>
      <w:r w:rsidR="00DD3AEB" w:rsidRPr="00FC44C4">
        <w:t>.</w:t>
      </w:r>
    </w:p>
    <w:p w:rsidR="00DD3AEB" w:rsidRPr="006619D7" w:rsidRDefault="00DD3AEB" w:rsidP="003021F7">
      <w:pPr>
        <w:pStyle w:val="COLNumbered"/>
      </w:pPr>
      <w:r w:rsidRPr="006619D7">
        <w:t>The Commission processed the application as required by the TWC, the Administrative Procedure Act</w:t>
      </w:r>
      <w:r>
        <w:rPr>
          <w:rStyle w:val="FootnoteReference"/>
        </w:rPr>
        <w:footnoteReference w:id="1"/>
      </w:r>
      <w:r>
        <w:t xml:space="preserve">, </w:t>
      </w:r>
      <w:r w:rsidRPr="006619D7">
        <w:t>and Commission rules.</w:t>
      </w:r>
    </w:p>
    <w:p w:rsidR="00493318" w:rsidRDefault="00B71A96" w:rsidP="003021F7">
      <w:pPr>
        <w:pStyle w:val="COLNumbered"/>
      </w:pPr>
      <w:r>
        <w:t>H2O</w:t>
      </w:r>
      <w:r w:rsidR="00A679BB">
        <w:t xml:space="preserve"> Systems and JRM </w:t>
      </w:r>
      <w:r w:rsidR="00493318">
        <w:t xml:space="preserve">have complied with the requirements of 16 TAC § 24.239(m) with respect to customer deposits. </w:t>
      </w:r>
    </w:p>
    <w:p w:rsidR="00DD3AEB" w:rsidRPr="00FC44C4" w:rsidRDefault="00B71A96" w:rsidP="003021F7">
      <w:pPr>
        <w:pStyle w:val="COLNumbered"/>
      </w:pPr>
      <w:r>
        <w:t>H2O</w:t>
      </w:r>
      <w:r w:rsidR="00A679BB">
        <w:t xml:space="preserve"> Systems and JRM </w:t>
      </w:r>
      <w:r w:rsidR="00DD3AEB" w:rsidRPr="00FC44C4">
        <w:t xml:space="preserve">completed the sale within </w:t>
      </w:r>
      <w:r w:rsidR="00532D73">
        <w:t xml:space="preserve">the time required by </w:t>
      </w:r>
      <w:r w:rsidR="00DD3AEB" w:rsidRPr="00FC44C4">
        <w:t>16 TAC §</w:t>
      </w:r>
      <w:r w:rsidR="00493318">
        <w:t> </w:t>
      </w:r>
      <w:r w:rsidR="00DD3AEB" w:rsidRPr="00FC44C4">
        <w:t>24.</w:t>
      </w:r>
      <w:r w:rsidR="00DD3AEB">
        <w:t>239</w:t>
      </w:r>
      <w:r w:rsidR="00532D73">
        <w:t>(o)</w:t>
      </w:r>
      <w:r w:rsidR="00DD3AEB" w:rsidRPr="00FC44C4">
        <w:t>.</w:t>
      </w:r>
    </w:p>
    <w:p w:rsidR="00DD3AEB" w:rsidRPr="00FC44C4" w:rsidRDefault="00DD3AEB" w:rsidP="003021F7">
      <w:pPr>
        <w:pStyle w:val="COLNumbered"/>
      </w:pPr>
      <w:r w:rsidRPr="00FC44C4">
        <w:t xml:space="preserve">After considering the factors in TWC § 13.246(c), </w:t>
      </w:r>
      <w:r w:rsidR="00D6440C">
        <w:t>JRM</w:t>
      </w:r>
      <w:r w:rsidRPr="00FC44C4">
        <w:t xml:space="preserve"> has demonstrated adequate financial, managerial, and technical capability for providing continuous and adequate service to the requested area and its current service area.</w:t>
      </w:r>
    </w:p>
    <w:p w:rsidR="00532D73" w:rsidRDefault="00B71A96" w:rsidP="003021F7">
      <w:pPr>
        <w:pStyle w:val="COLNumbered"/>
      </w:pPr>
      <w:r>
        <w:lastRenderedPageBreak/>
        <w:t>H2O</w:t>
      </w:r>
      <w:r w:rsidR="00D6440C">
        <w:t xml:space="preserve"> Systems and JRM </w:t>
      </w:r>
      <w:r w:rsidR="00532D73">
        <w:t xml:space="preserve">have demonstrated that the sale of </w:t>
      </w:r>
      <w:r>
        <w:t>H2O</w:t>
      </w:r>
      <w:r w:rsidR="00D6440C">
        <w:t xml:space="preserve"> Systems</w:t>
      </w:r>
      <w:r w:rsidR="00532D73">
        <w:t xml:space="preserve"> water system and the </w:t>
      </w:r>
      <w:r w:rsidR="00377A55">
        <w:t>transfer</w:t>
      </w:r>
      <w:r w:rsidR="00532D73">
        <w:t xml:space="preserve"> of </w:t>
      </w:r>
      <w:r w:rsidR="00377A55">
        <w:t>H2O Systems’</w:t>
      </w:r>
      <w:r w:rsidR="00532D73">
        <w:t xml:space="preserve"> CCN will service the public interest and are necessary for the service, accommodation, convenience, or safety of the public.  TWC §§ 13.301(d), 13.246(b). </w:t>
      </w:r>
    </w:p>
    <w:p w:rsidR="00532D73" w:rsidRDefault="00532D73" w:rsidP="003021F7">
      <w:pPr>
        <w:pStyle w:val="COLNumbered"/>
      </w:pPr>
      <w:r>
        <w:t>A sale not completed in accordance with TWC § 13.301 is void.  TWC 13.301(h).</w:t>
      </w:r>
    </w:p>
    <w:p w:rsidR="009002FC" w:rsidRPr="00526C04" w:rsidRDefault="00D6440C" w:rsidP="003021F7">
      <w:pPr>
        <w:pStyle w:val="COLNumbered"/>
      </w:pPr>
      <w:r>
        <w:t>JRM</w:t>
      </w:r>
      <w:r w:rsidR="009002FC" w:rsidRPr="00526C04">
        <w:t xml:space="preserve"> </w:t>
      </w:r>
      <w:r w:rsidR="009002FC">
        <w:t>must</w:t>
      </w:r>
      <w:r w:rsidR="009002FC" w:rsidRPr="00526C04">
        <w:t xml:space="preserve"> record a certified copy of the approved map for the certificate amendment, along with a boundary description of the service area, in the real property records of </w:t>
      </w:r>
      <w:r>
        <w:t>Victoria</w:t>
      </w:r>
      <w:r w:rsidR="00493318">
        <w:t xml:space="preserve"> County</w:t>
      </w:r>
      <w:r w:rsidR="009002FC">
        <w:t xml:space="preserve"> within 31 days of receiving this </w:t>
      </w:r>
      <w:r w:rsidR="008D2CEF">
        <w:t>Notice of Approval</w:t>
      </w:r>
      <w:r w:rsidR="009002FC" w:rsidRPr="00526C04">
        <w:t xml:space="preserve"> and submit to the Commission evidence of the recording.</w:t>
      </w:r>
      <w:r w:rsidR="009002FC">
        <w:t xml:space="preserve">  </w:t>
      </w:r>
      <w:r w:rsidR="009002FC" w:rsidRPr="00526C04">
        <w:t>TWC § 13.257(r)</w:t>
      </w:r>
      <w:r w:rsidR="009002FC">
        <w:t>,</w:t>
      </w:r>
      <w:r w:rsidR="009002FC" w:rsidRPr="00526C04">
        <w:t xml:space="preserve"> (s)</w:t>
      </w:r>
      <w:r w:rsidR="009002FC">
        <w:t>.</w:t>
      </w:r>
    </w:p>
    <w:p w:rsidR="00DD3AEB" w:rsidRDefault="00DD3AEB" w:rsidP="003021F7">
      <w:pPr>
        <w:pStyle w:val="COLNumbered"/>
      </w:pPr>
      <w:r w:rsidRPr="00506314">
        <w:t>The requirements for informal disposition in 16 TAC § 22.35 have been met in this proceeding.</w:t>
      </w:r>
    </w:p>
    <w:p w:rsidR="00DD3AEB" w:rsidRPr="00DD3AEB" w:rsidRDefault="00DD3AEB" w:rsidP="00DD3AEB">
      <w:pPr>
        <w:pStyle w:val="Heading1"/>
        <w:rPr>
          <w:b w:val="0"/>
          <w:szCs w:val="24"/>
        </w:rPr>
      </w:pPr>
      <w:r w:rsidRPr="00DD3AEB">
        <w:rPr>
          <w:rStyle w:val="Heading1Char"/>
          <w:b/>
        </w:rPr>
        <w:t>Ordering Paragraphs</w:t>
      </w:r>
    </w:p>
    <w:p w:rsidR="00DD3AEB" w:rsidRPr="007D6B86" w:rsidRDefault="00DD3AEB" w:rsidP="00F85852">
      <w:pPr>
        <w:pStyle w:val="BodyText"/>
      </w:pPr>
      <w:r w:rsidRPr="007D6B86">
        <w:t>In accordance with these findings of fact and conclusions of law, the Commission issues the following order</w:t>
      </w:r>
      <w:r>
        <w:t>s</w:t>
      </w:r>
      <w:r w:rsidRPr="007D6B86">
        <w:t>:</w:t>
      </w:r>
    </w:p>
    <w:p w:rsidR="00F91D59" w:rsidRDefault="00DD3AEB" w:rsidP="003021F7">
      <w:pPr>
        <w:pStyle w:val="OrderingParagraph"/>
      </w:pPr>
      <w:r w:rsidRPr="00FC44C4">
        <w:t xml:space="preserve">The </w:t>
      </w:r>
      <w:r>
        <w:t xml:space="preserve">Commission approves </w:t>
      </w:r>
      <w:r w:rsidR="00D6440C">
        <w:t>JRM’s</w:t>
      </w:r>
      <w:r w:rsidR="00F91D59">
        <w:t xml:space="preserve"> purchase of </w:t>
      </w:r>
      <w:r w:rsidR="00B71A96">
        <w:t>H2O</w:t>
      </w:r>
      <w:r w:rsidR="00D6440C">
        <w:t xml:space="preserve"> Systems</w:t>
      </w:r>
      <w:r w:rsidR="00F91D59">
        <w:t xml:space="preserve"> water </w:t>
      </w:r>
      <w:r w:rsidR="00804E00">
        <w:t xml:space="preserve">systems and the transfer of </w:t>
      </w:r>
      <w:r w:rsidR="00B71A96">
        <w:t>H2O</w:t>
      </w:r>
      <w:r w:rsidR="00D6440C">
        <w:t xml:space="preserve"> Systems</w:t>
      </w:r>
      <w:r w:rsidR="00804E00">
        <w:t xml:space="preserve"> water CCN number </w:t>
      </w:r>
      <w:r w:rsidR="00D6440C">
        <w:t>11548</w:t>
      </w:r>
      <w:r w:rsidR="00804E00">
        <w:t xml:space="preserve"> to </w:t>
      </w:r>
      <w:r w:rsidR="00D6440C">
        <w:t>JRM, to the extent</w:t>
      </w:r>
      <w:r w:rsidR="00804E00">
        <w:t xml:space="preserve"> provided in this </w:t>
      </w:r>
      <w:r w:rsidR="008D2CEF">
        <w:t>Notice of Approval</w:t>
      </w:r>
      <w:r w:rsidR="00804E00">
        <w:t>.</w:t>
      </w:r>
    </w:p>
    <w:p w:rsidR="00F91D59" w:rsidRDefault="00F91D59" w:rsidP="003021F7">
      <w:pPr>
        <w:pStyle w:val="OrderingParagraph"/>
      </w:pPr>
      <w:r>
        <w:t xml:space="preserve">The Commission grants the certificate attached to this </w:t>
      </w:r>
      <w:r w:rsidR="008D2CEF">
        <w:t>Notice of Approval</w:t>
      </w:r>
      <w:r>
        <w:t xml:space="preserve">. </w:t>
      </w:r>
    </w:p>
    <w:p w:rsidR="00E26B09" w:rsidRDefault="00E26B09" w:rsidP="003021F7">
      <w:pPr>
        <w:pStyle w:val="OrderingParagraph"/>
      </w:pPr>
      <w:r>
        <w:t xml:space="preserve">The Commission approves the </w:t>
      </w:r>
      <w:r w:rsidR="00181C25">
        <w:t xml:space="preserve">maps </w:t>
      </w:r>
      <w:r>
        <w:t xml:space="preserve">attached to the joint motion for adoption of notice of approval filed on </w:t>
      </w:r>
      <w:r w:rsidR="00D6440C">
        <w:t xml:space="preserve">March </w:t>
      </w:r>
      <w:r w:rsidR="00181C25">
        <w:t>8, 2019</w:t>
      </w:r>
      <w:r>
        <w:t xml:space="preserve">. </w:t>
      </w:r>
    </w:p>
    <w:p w:rsidR="00E26B09" w:rsidRDefault="00E26B09" w:rsidP="003021F7">
      <w:pPr>
        <w:pStyle w:val="OrderingParagraph"/>
      </w:pPr>
      <w:r>
        <w:t xml:space="preserve">Within ten days of the date of this </w:t>
      </w:r>
      <w:r w:rsidR="008D2CEF">
        <w:t>Notice of Approval</w:t>
      </w:r>
      <w:r>
        <w:t xml:space="preserve">, Commission Staff must provide a clean copy of the tariffs approved by this </w:t>
      </w:r>
      <w:r w:rsidR="008D2CEF">
        <w:t>Notice of Approval</w:t>
      </w:r>
      <w:r>
        <w:t xml:space="preserve"> to central records to be marked </w:t>
      </w:r>
      <w:r w:rsidRPr="00E26B09">
        <w:rPr>
          <w:i/>
        </w:rPr>
        <w:t>Approved</w:t>
      </w:r>
      <w:r>
        <w:t xml:space="preserve"> and filed in the Commission’s tariff books. </w:t>
      </w:r>
    </w:p>
    <w:p w:rsidR="00DD3AEB" w:rsidRPr="00FC44C4" w:rsidRDefault="00D6440C" w:rsidP="003021F7">
      <w:pPr>
        <w:pStyle w:val="OrderingParagraph"/>
      </w:pPr>
      <w:bookmarkStart w:id="1" w:name="OLE_LINK1"/>
      <w:r>
        <w:t xml:space="preserve">JRM </w:t>
      </w:r>
      <w:r w:rsidR="00DD3AEB">
        <w:t>must</w:t>
      </w:r>
      <w:r w:rsidR="00DD3AEB" w:rsidRPr="00FC44C4">
        <w:t xml:space="preserve"> serve every customer and applicant for service within the approved area </w:t>
      </w:r>
      <w:r w:rsidR="00E26B09">
        <w:t xml:space="preserve">under water CCN number </w:t>
      </w:r>
      <w:r>
        <w:t>11548</w:t>
      </w:r>
      <w:r w:rsidR="00E26B09">
        <w:t xml:space="preserve"> that request</w:t>
      </w:r>
      <w:r>
        <w:t>s</w:t>
      </w:r>
      <w:r w:rsidR="00E26B09">
        <w:t xml:space="preserve"> water service and meets the terms of </w:t>
      </w:r>
      <w:r>
        <w:t xml:space="preserve">JRM’s </w:t>
      </w:r>
      <w:r w:rsidR="00E26B09">
        <w:t>water service, and such service will be continuous and adequate</w:t>
      </w:r>
      <w:bookmarkEnd w:id="1"/>
      <w:r w:rsidR="00E26B09">
        <w:t xml:space="preserve">. </w:t>
      </w:r>
    </w:p>
    <w:p w:rsidR="00DD3AEB" w:rsidRPr="00CF6466" w:rsidRDefault="00B71A96" w:rsidP="003021F7">
      <w:pPr>
        <w:pStyle w:val="OrderingParagraph"/>
      </w:pPr>
      <w:r>
        <w:t>H2O</w:t>
      </w:r>
      <w:r w:rsidR="00D6440C">
        <w:t xml:space="preserve"> Systems and JRM </w:t>
      </w:r>
      <w:r w:rsidR="00DD3AEB">
        <w:t>must</w:t>
      </w:r>
      <w:r w:rsidR="00DD3AEB" w:rsidRPr="00FC44C4">
        <w:t xml:space="preserve"> comply with the recording requirements of TWC § 13.257(r) and (s) for the area in </w:t>
      </w:r>
      <w:r w:rsidR="00D6440C">
        <w:t>Victoria</w:t>
      </w:r>
      <w:r w:rsidR="00493318">
        <w:t xml:space="preserve"> </w:t>
      </w:r>
      <w:r w:rsidR="00DD3AEB" w:rsidRPr="00FC44C4">
        <w:t>County affected by the application</w:t>
      </w:r>
      <w:r w:rsidR="009002FC">
        <w:t>.</w:t>
      </w:r>
    </w:p>
    <w:p w:rsidR="00181C25" w:rsidRDefault="00B71A96" w:rsidP="003021F7">
      <w:pPr>
        <w:pStyle w:val="OrderingParagraph"/>
      </w:pPr>
      <w:r>
        <w:lastRenderedPageBreak/>
        <w:t>H2O</w:t>
      </w:r>
      <w:r w:rsidR="00D6440C">
        <w:t xml:space="preserve"> Systems and JRM </w:t>
      </w:r>
      <w:r w:rsidR="009002FC">
        <w:t xml:space="preserve">must </w:t>
      </w:r>
      <w:r w:rsidR="00181C25">
        <w:t>submit to the Commission</w:t>
      </w:r>
      <w:r w:rsidR="00D6440C">
        <w:t xml:space="preserve"> evidence</w:t>
      </w:r>
      <w:r w:rsidR="00181C25">
        <w:t xml:space="preserve"> of the recording no later than 30 days after the recording </w:t>
      </w:r>
      <w:r w:rsidR="00D6440C">
        <w:t>required by ordering paragraph 6</w:t>
      </w:r>
      <w:r w:rsidR="00181C25">
        <w:t xml:space="preserve">.  </w:t>
      </w:r>
    </w:p>
    <w:p w:rsidR="00DD3AEB" w:rsidRDefault="00DD3AEB" w:rsidP="003021F7">
      <w:pPr>
        <w:pStyle w:val="OrderingParagraph"/>
      </w:pPr>
      <w:r>
        <w:t>The Commission denies a</w:t>
      </w:r>
      <w:r w:rsidRPr="007D6B86">
        <w:t>ll other motions and any other requests for general or specific relief, if not expressly granted.</w:t>
      </w:r>
    </w:p>
    <w:p w:rsidR="00DD3AEB" w:rsidRDefault="00DD3AEB" w:rsidP="00DD3AEB">
      <w:pPr>
        <w:ind w:firstLine="720"/>
        <w:rPr>
          <w:b/>
        </w:rPr>
      </w:pPr>
      <w:r w:rsidRPr="008A757D">
        <w:rPr>
          <w:b/>
        </w:rPr>
        <w:t xml:space="preserve">Signed at Austin, Texas the ________ day of </w:t>
      </w:r>
      <w:r w:rsidR="00B71A96">
        <w:rPr>
          <w:b/>
        </w:rPr>
        <w:t>April</w:t>
      </w:r>
      <w:r>
        <w:rPr>
          <w:b/>
        </w:rPr>
        <w:t xml:space="preserve"> </w:t>
      </w:r>
      <w:r w:rsidRPr="008A757D">
        <w:rPr>
          <w:b/>
        </w:rPr>
        <w:t>201</w:t>
      </w:r>
      <w:r>
        <w:rPr>
          <w:b/>
        </w:rPr>
        <w:t>9</w:t>
      </w:r>
      <w:r w:rsidRPr="008A757D">
        <w:rPr>
          <w:b/>
        </w:rPr>
        <w:t>.</w:t>
      </w:r>
    </w:p>
    <w:p w:rsidR="00DD3AEB" w:rsidRPr="008A757D" w:rsidRDefault="00DD3AEB" w:rsidP="00DD3AEB">
      <w:pPr>
        <w:pStyle w:val="BodyText"/>
        <w:spacing w:line="240" w:lineRule="auto"/>
        <w:rPr>
          <w:b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DD3AEB" w:rsidRPr="008A757D" w:rsidTr="006C04A8">
        <w:trPr>
          <w:cantSplit/>
          <w:jc w:val="right"/>
        </w:trPr>
        <w:tc>
          <w:tcPr>
            <w:tcW w:w="0" w:type="auto"/>
          </w:tcPr>
          <w:p w:rsidR="00DD3AEB" w:rsidRPr="008A757D" w:rsidRDefault="00DD3AEB" w:rsidP="006C04A8">
            <w:pPr>
              <w:keepNext/>
              <w:rPr>
                <w:rFonts w:eastAsia="SimSun"/>
                <w:b/>
              </w:rPr>
            </w:pPr>
            <w:r w:rsidRPr="008A757D">
              <w:rPr>
                <w:rFonts w:eastAsia="SimSun"/>
                <w:b/>
              </w:rPr>
              <w:t>PUBLIC UTILITY COMMISSION OF TEXAS</w:t>
            </w:r>
          </w:p>
        </w:tc>
      </w:tr>
      <w:tr w:rsidR="00DD3AEB" w:rsidRPr="008A757D" w:rsidTr="006C04A8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DD3AEB" w:rsidRPr="008A757D" w:rsidRDefault="00DD3AEB" w:rsidP="006C04A8">
            <w:pPr>
              <w:keepNext/>
              <w:rPr>
                <w:rFonts w:eastAsia="SimSun"/>
              </w:rPr>
            </w:pPr>
          </w:p>
          <w:p w:rsidR="00DD3AEB" w:rsidRPr="008A757D" w:rsidRDefault="00DD3AEB" w:rsidP="006C04A8">
            <w:pPr>
              <w:keepNext/>
              <w:rPr>
                <w:rFonts w:eastAsia="SimSun"/>
              </w:rPr>
            </w:pPr>
          </w:p>
          <w:p w:rsidR="00DD3AEB" w:rsidRPr="008A757D" w:rsidRDefault="00DD3AEB" w:rsidP="006C04A8">
            <w:pPr>
              <w:keepNext/>
              <w:rPr>
                <w:rFonts w:eastAsia="SimSun"/>
              </w:rPr>
            </w:pPr>
          </w:p>
        </w:tc>
      </w:tr>
      <w:tr w:rsidR="00DD3AEB" w:rsidRPr="008A757D" w:rsidTr="006C04A8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181C25" w:rsidRDefault="00D6440C" w:rsidP="00181C25">
            <w:pPr>
              <w:rPr>
                <w:b/>
              </w:rPr>
            </w:pPr>
            <w:r>
              <w:rPr>
                <w:b/>
              </w:rPr>
              <w:t>MAYSON PEARSON</w:t>
            </w:r>
          </w:p>
          <w:p w:rsidR="00DD3AEB" w:rsidRPr="008A757D" w:rsidRDefault="00DD3AEB" w:rsidP="00181C25">
            <w:pPr>
              <w:rPr>
                <w:rFonts w:eastAsia="SimSun"/>
                <w:b/>
              </w:rPr>
            </w:pPr>
            <w:r>
              <w:rPr>
                <w:b/>
              </w:rPr>
              <w:t xml:space="preserve">ADMINISTRATIVE LAW JUDGE </w:t>
            </w:r>
          </w:p>
        </w:tc>
      </w:tr>
    </w:tbl>
    <w:p w:rsidR="00DD3AEB" w:rsidRPr="00B803D2" w:rsidRDefault="00DD3AEB" w:rsidP="00DD3AEB"/>
    <w:p w:rsidR="00DD3AEB" w:rsidRDefault="00DD3AEB" w:rsidP="00DD3AEB">
      <w:r w:rsidRPr="00BB41C7">
        <w:rPr>
          <w:sz w:val="16"/>
          <w:szCs w:val="16"/>
        </w:rPr>
        <w:fldChar w:fldCharType="begin"/>
      </w:r>
      <w:r w:rsidRPr="00BB41C7">
        <w:rPr>
          <w:sz w:val="16"/>
          <w:szCs w:val="16"/>
        </w:rPr>
        <w:instrText xml:space="preserve"> FILENAME \p </w:instrText>
      </w:r>
      <w:r w:rsidRPr="00BB41C7">
        <w:rPr>
          <w:sz w:val="16"/>
          <w:szCs w:val="16"/>
        </w:rPr>
        <w:fldChar w:fldCharType="separate"/>
      </w:r>
      <w:r w:rsidR="00D6440C">
        <w:rPr>
          <w:noProof/>
          <w:sz w:val="16"/>
          <w:szCs w:val="16"/>
        </w:rPr>
        <w:t>Q:\CADM\Docket Management\Water\STM\48XXX\48111 NOA.docx</w:t>
      </w:r>
      <w:r w:rsidRPr="00BB41C7">
        <w:rPr>
          <w:sz w:val="16"/>
          <w:szCs w:val="16"/>
        </w:rPr>
        <w:fldChar w:fldCharType="end"/>
      </w:r>
    </w:p>
    <w:bookmarkEnd w:id="0"/>
    <w:p w:rsidR="0062202F" w:rsidRPr="00433B5E" w:rsidRDefault="0062202F" w:rsidP="00DD3AEB">
      <w:pPr>
        <w:pStyle w:val="BodyText"/>
      </w:pPr>
    </w:p>
    <w:sectPr w:rsidR="0062202F" w:rsidRPr="00433B5E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AEB" w:rsidRDefault="00DD3AEB" w:rsidP="00D03394">
      <w:r>
        <w:separator/>
      </w:r>
    </w:p>
  </w:endnote>
  <w:endnote w:type="continuationSeparator" w:id="0">
    <w:p w:rsidR="00DD3AEB" w:rsidRDefault="00DD3AEB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AEB" w:rsidRDefault="00DD3AEB" w:rsidP="00D03394">
      <w:r>
        <w:separator/>
      </w:r>
    </w:p>
  </w:footnote>
  <w:footnote w:type="continuationSeparator" w:id="0">
    <w:p w:rsidR="00DD3AEB" w:rsidRDefault="00DD3AEB" w:rsidP="00D03394">
      <w:r>
        <w:continuationSeparator/>
      </w:r>
    </w:p>
  </w:footnote>
  <w:footnote w:id="1">
    <w:p w:rsidR="00DD3AEB" w:rsidRDefault="00DD3AEB" w:rsidP="00DD3AE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F77FA">
        <w:t>Tex. Gov’t Code §§ 2001.001</w:t>
      </w:r>
      <w:r>
        <w:t>–</w:t>
      </w:r>
      <w:r w:rsidRPr="00AF77FA">
        <w:t>.902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406" w:rsidRPr="00533CE0" w:rsidRDefault="009F7406" w:rsidP="009F7406">
    <w:pPr>
      <w:pStyle w:val="Header"/>
      <w:rPr>
        <w:sz w:val="20"/>
        <w:szCs w:val="20"/>
      </w:rPr>
    </w:pPr>
    <w:r w:rsidRPr="00533CE0">
      <w:rPr>
        <w:sz w:val="20"/>
        <w:szCs w:val="20"/>
      </w:rPr>
      <w:t xml:space="preserve">Docket No. </w:t>
    </w:r>
    <w:r w:rsidR="00F71E6B">
      <w:rPr>
        <w:sz w:val="20"/>
        <w:szCs w:val="20"/>
      </w:rPr>
      <w:t>48111</w:t>
    </w:r>
    <w:r w:rsidRPr="00533CE0">
      <w:rPr>
        <w:sz w:val="20"/>
        <w:szCs w:val="20"/>
      </w:rPr>
      <w:tab/>
    </w:r>
    <w:r>
      <w:rPr>
        <w:sz w:val="20"/>
        <w:szCs w:val="20"/>
      </w:rPr>
      <w:t>Notice of Approval</w:t>
    </w:r>
    <w:r w:rsidRPr="00533CE0">
      <w:rPr>
        <w:sz w:val="20"/>
        <w:szCs w:val="20"/>
      </w:rPr>
      <w:tab/>
      <w:t xml:space="preserve">Page </w:t>
    </w:r>
    <w:r w:rsidRPr="00533CE0">
      <w:rPr>
        <w:sz w:val="20"/>
        <w:szCs w:val="20"/>
      </w:rPr>
      <w:fldChar w:fldCharType="begin"/>
    </w:r>
    <w:r w:rsidRPr="00533CE0">
      <w:rPr>
        <w:sz w:val="20"/>
        <w:szCs w:val="20"/>
      </w:rPr>
      <w:instrText xml:space="preserve"> PAGE   \* MERGEFORMAT </w:instrText>
    </w:r>
    <w:r w:rsidRPr="00533CE0">
      <w:rPr>
        <w:sz w:val="20"/>
        <w:szCs w:val="20"/>
      </w:rPr>
      <w:fldChar w:fldCharType="separate"/>
    </w:r>
    <w:r w:rsidR="001963E2">
      <w:rPr>
        <w:noProof/>
        <w:sz w:val="20"/>
        <w:szCs w:val="20"/>
      </w:rPr>
      <w:t>8</w:t>
    </w:r>
    <w:r w:rsidRPr="00533CE0">
      <w:rPr>
        <w:sz w:val="20"/>
        <w:szCs w:val="20"/>
      </w:rPr>
      <w:fldChar w:fldCharType="end"/>
    </w:r>
    <w:r w:rsidRPr="00533CE0">
      <w:rPr>
        <w:sz w:val="20"/>
        <w:szCs w:val="20"/>
      </w:rPr>
      <w:t xml:space="preserve"> of </w:t>
    </w:r>
    <w:r w:rsidRPr="00533CE0">
      <w:rPr>
        <w:noProof/>
        <w:sz w:val="20"/>
        <w:szCs w:val="20"/>
      </w:rPr>
      <w:fldChar w:fldCharType="begin"/>
    </w:r>
    <w:r w:rsidRPr="00533CE0">
      <w:rPr>
        <w:noProof/>
        <w:sz w:val="20"/>
        <w:szCs w:val="20"/>
      </w:rPr>
      <w:instrText xml:space="preserve"> NUMPAGES   \* MERGEFORMAT </w:instrText>
    </w:r>
    <w:r w:rsidRPr="00533CE0">
      <w:rPr>
        <w:noProof/>
        <w:sz w:val="20"/>
        <w:szCs w:val="20"/>
      </w:rPr>
      <w:fldChar w:fldCharType="separate"/>
    </w:r>
    <w:r w:rsidR="001963E2">
      <w:rPr>
        <w:noProof/>
        <w:sz w:val="20"/>
        <w:szCs w:val="20"/>
      </w:rPr>
      <w:t>8</w:t>
    </w:r>
    <w:r w:rsidRPr="00533CE0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FA53D"/>
    <w:multiLevelType w:val="singleLevel"/>
    <w:tmpl w:val="26315F36"/>
    <w:lvl w:ilvl="0">
      <w:start w:val="1"/>
      <w:numFmt w:val="decimal"/>
      <w:lvlText w:val="%1."/>
      <w:lvlJc w:val="left"/>
      <w:pPr>
        <w:tabs>
          <w:tab w:val="num" w:pos="1512"/>
        </w:tabs>
        <w:ind w:left="1512" w:hanging="720"/>
      </w:pPr>
      <w:rPr>
        <w:snapToGrid/>
        <w:sz w:val="23"/>
        <w:szCs w:val="23"/>
      </w:rPr>
    </w:lvl>
  </w:abstractNum>
  <w:abstractNum w:abstractNumId="1" w15:restartNumberingAfterBreak="0">
    <w:nsid w:val="0A8F3D5E"/>
    <w:multiLevelType w:val="singleLevel"/>
    <w:tmpl w:val="508A4246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5622D"/>
    <w:multiLevelType w:val="hybridMultilevel"/>
    <w:tmpl w:val="A81E167E"/>
    <w:lvl w:ilvl="0" w:tplc="769A77E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 w15:restartNumberingAfterBreak="0">
    <w:nsid w:val="45382C60"/>
    <w:multiLevelType w:val="hybridMultilevel"/>
    <w:tmpl w:val="7608891C"/>
    <w:lvl w:ilvl="0" w:tplc="C1C0556C">
      <w:start w:val="1"/>
      <w:numFmt w:val="decimal"/>
      <w:lvlText w:val="%1."/>
      <w:lvlJc w:val="left"/>
      <w:pPr>
        <w:ind w:left="738" w:hanging="648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36CC2"/>
    <w:multiLevelType w:val="multilevel"/>
    <w:tmpl w:val="2CBC844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401DA8"/>
    <w:multiLevelType w:val="hybridMultilevel"/>
    <w:tmpl w:val="95E01B56"/>
    <w:lvl w:ilvl="0" w:tplc="2BC489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B36CE"/>
    <w:multiLevelType w:val="hybridMultilevel"/>
    <w:tmpl w:val="75944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1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8"/>
  </w:num>
  <w:num w:numId="10">
    <w:abstractNumId w:val="6"/>
  </w:num>
  <w:num w:numId="11">
    <w:abstractNumId w:val="0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AEB"/>
    <w:rsid w:val="00081137"/>
    <w:rsid w:val="000C0958"/>
    <w:rsid w:val="000E0917"/>
    <w:rsid w:val="000E5DBE"/>
    <w:rsid w:val="00107E5E"/>
    <w:rsid w:val="001169CA"/>
    <w:rsid w:val="00127A40"/>
    <w:rsid w:val="00137674"/>
    <w:rsid w:val="00160DCD"/>
    <w:rsid w:val="00173747"/>
    <w:rsid w:val="00181C25"/>
    <w:rsid w:val="001963E2"/>
    <w:rsid w:val="001D4F4B"/>
    <w:rsid w:val="001E360C"/>
    <w:rsid w:val="002003F5"/>
    <w:rsid w:val="00235323"/>
    <w:rsid w:val="00242C5D"/>
    <w:rsid w:val="00266F9F"/>
    <w:rsid w:val="002743F4"/>
    <w:rsid w:val="00293E41"/>
    <w:rsid w:val="002B2F16"/>
    <w:rsid w:val="003021F7"/>
    <w:rsid w:val="00312838"/>
    <w:rsid w:val="00342263"/>
    <w:rsid w:val="003729E5"/>
    <w:rsid w:val="00377A55"/>
    <w:rsid w:val="003A7406"/>
    <w:rsid w:val="003B0B4B"/>
    <w:rsid w:val="003F2E7D"/>
    <w:rsid w:val="00403FE4"/>
    <w:rsid w:val="004148E5"/>
    <w:rsid w:val="00433B5E"/>
    <w:rsid w:val="00454C55"/>
    <w:rsid w:val="00462F47"/>
    <w:rsid w:val="00493318"/>
    <w:rsid w:val="004E082A"/>
    <w:rsid w:val="00515D30"/>
    <w:rsid w:val="00525AC5"/>
    <w:rsid w:val="00532D73"/>
    <w:rsid w:val="00581CD7"/>
    <w:rsid w:val="0058670E"/>
    <w:rsid w:val="005C3512"/>
    <w:rsid w:val="005E3281"/>
    <w:rsid w:val="005E4A39"/>
    <w:rsid w:val="005F1FBD"/>
    <w:rsid w:val="00601D79"/>
    <w:rsid w:val="0062202F"/>
    <w:rsid w:val="00622AE9"/>
    <w:rsid w:val="00670DCB"/>
    <w:rsid w:val="00677B5E"/>
    <w:rsid w:val="006C2EFB"/>
    <w:rsid w:val="00752647"/>
    <w:rsid w:val="007572FC"/>
    <w:rsid w:val="007A3BF2"/>
    <w:rsid w:val="0080046C"/>
    <w:rsid w:val="00804E00"/>
    <w:rsid w:val="0081485B"/>
    <w:rsid w:val="008738BF"/>
    <w:rsid w:val="008D1724"/>
    <w:rsid w:val="008D2CEF"/>
    <w:rsid w:val="008D5847"/>
    <w:rsid w:val="008F72CA"/>
    <w:rsid w:val="009002FC"/>
    <w:rsid w:val="00943A90"/>
    <w:rsid w:val="009727E0"/>
    <w:rsid w:val="009B36EF"/>
    <w:rsid w:val="009C1919"/>
    <w:rsid w:val="009D7172"/>
    <w:rsid w:val="009F00E6"/>
    <w:rsid w:val="009F7406"/>
    <w:rsid w:val="00A035EA"/>
    <w:rsid w:val="00A31756"/>
    <w:rsid w:val="00A40798"/>
    <w:rsid w:val="00A679BB"/>
    <w:rsid w:val="00AB28C2"/>
    <w:rsid w:val="00AD7DE9"/>
    <w:rsid w:val="00B02ACE"/>
    <w:rsid w:val="00B22348"/>
    <w:rsid w:val="00B300EC"/>
    <w:rsid w:val="00B71A96"/>
    <w:rsid w:val="00B71CA8"/>
    <w:rsid w:val="00B72913"/>
    <w:rsid w:val="00BC696D"/>
    <w:rsid w:val="00BF1676"/>
    <w:rsid w:val="00C16C41"/>
    <w:rsid w:val="00C24F74"/>
    <w:rsid w:val="00C54659"/>
    <w:rsid w:val="00C70F64"/>
    <w:rsid w:val="00CD51A5"/>
    <w:rsid w:val="00D021EF"/>
    <w:rsid w:val="00D03394"/>
    <w:rsid w:val="00D1377F"/>
    <w:rsid w:val="00D1503F"/>
    <w:rsid w:val="00D451DC"/>
    <w:rsid w:val="00D6440C"/>
    <w:rsid w:val="00D706B4"/>
    <w:rsid w:val="00DC3E65"/>
    <w:rsid w:val="00DD3AEB"/>
    <w:rsid w:val="00E25F73"/>
    <w:rsid w:val="00E26B09"/>
    <w:rsid w:val="00E71D56"/>
    <w:rsid w:val="00EB3317"/>
    <w:rsid w:val="00EB3FB6"/>
    <w:rsid w:val="00ED04FC"/>
    <w:rsid w:val="00EE5DDA"/>
    <w:rsid w:val="00F71E6B"/>
    <w:rsid w:val="00F85852"/>
    <w:rsid w:val="00F91D59"/>
    <w:rsid w:val="00FA1E83"/>
    <w:rsid w:val="00FE2145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chartTrackingRefBased/>
  <w15:docId w15:val="{B6A2EC52-5D9C-4E94-91DF-318F71664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qFormat/>
    <w:rsid w:val="003021F7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rsid w:val="003021F7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styleId="ListParagraph">
    <w:name w:val="List Paragraph"/>
    <w:basedOn w:val="Normal"/>
    <w:uiPriority w:val="34"/>
    <w:qFormat/>
    <w:rsid w:val="00DD3AEB"/>
    <w:pPr>
      <w:ind w:left="720"/>
      <w:contextualSpacing/>
      <w:jc w:val="both"/>
    </w:pPr>
    <w:rPr>
      <w:rFonts w:eastAsia="Times New Roman"/>
      <w:szCs w:val="20"/>
    </w:rPr>
  </w:style>
  <w:style w:type="character" w:customStyle="1" w:styleId="normaltextrun">
    <w:name w:val="normaltextrun"/>
    <w:basedOn w:val="DefaultParagraphFont"/>
    <w:rsid w:val="00DD3AEB"/>
  </w:style>
  <w:style w:type="character" w:customStyle="1" w:styleId="eop">
    <w:name w:val="eop"/>
    <w:basedOn w:val="DefaultParagraphFont"/>
    <w:rsid w:val="00DD3AEB"/>
  </w:style>
  <w:style w:type="paragraph" w:customStyle="1" w:styleId="FilePath">
    <w:name w:val="File Path"/>
    <w:basedOn w:val="Normal"/>
    <w:link w:val="FilePathChar"/>
    <w:qFormat/>
    <w:rsid w:val="00DD3AEB"/>
    <w:pPr>
      <w:spacing w:before="120"/>
      <w:jc w:val="both"/>
    </w:pPr>
    <w:rPr>
      <w:rFonts w:eastAsia="Times New Roman"/>
      <w:sz w:val="16"/>
      <w:szCs w:val="20"/>
      <w:lang w:eastAsia="zh-TW"/>
    </w:rPr>
  </w:style>
  <w:style w:type="character" w:customStyle="1" w:styleId="FilePathChar">
    <w:name w:val="File Path Char"/>
    <w:link w:val="FilePath"/>
    <w:rsid w:val="00DD3AEB"/>
    <w:rPr>
      <w:rFonts w:eastAsia="Times New Roman"/>
      <w:sz w:val="16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d'ab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20C66-4A32-4564-BC77-A7163FEEC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order2013(wd'ab)</Template>
  <TotalTime>177</TotalTime>
  <Pages>8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Gonzalez, Andrea</cp:lastModifiedBy>
  <cp:revision>11</cp:revision>
  <cp:lastPrinted>2019-02-25T16:45:00Z</cp:lastPrinted>
  <dcterms:created xsi:type="dcterms:W3CDTF">2019-03-11T14:19:00Z</dcterms:created>
  <dcterms:modified xsi:type="dcterms:W3CDTF">2019-04-23T19:34:00Z</dcterms:modified>
</cp:coreProperties>
</file>